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106" w:rsidRDefault="00B72106" w:rsidP="00E65B37">
      <w:pPr>
        <w:pStyle w:val="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B72106" w:rsidRDefault="00B72106" w:rsidP="00E65B37">
      <w:pPr>
        <w:pStyle w:val="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№19</w:t>
      </w:r>
    </w:p>
    <w:p w:rsidR="00B72106" w:rsidRDefault="00B72106" w:rsidP="00E65B37">
      <w:pPr>
        <w:pStyle w:val="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2268"/>
        <w:gridCol w:w="3788"/>
      </w:tblGrid>
      <w:tr w:rsidR="00B72106">
        <w:tc>
          <w:tcPr>
            <w:tcW w:w="3260" w:type="dxa"/>
          </w:tcPr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Директор МОУ СОШ №19</w:t>
            </w: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____________ Т.Ю.Демина</w:t>
            </w: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0260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№  </w:t>
            </w: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                                        г</w:t>
            </w: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Утверждена        педагогическим советом</w:t>
            </w: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                     г.</w:t>
            </w:r>
          </w:p>
        </w:tc>
        <w:tc>
          <w:tcPr>
            <w:tcW w:w="3788" w:type="dxa"/>
          </w:tcPr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Рассмотрена и рекомендована </w:t>
            </w: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к утверждению</w:t>
            </w: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Протокол № _____</w:t>
            </w: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От ______________2018 г.</w:t>
            </w: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Руководитель ШМО</w:t>
            </w: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 xml:space="preserve">___________ /Агаркова О.Н.                           </w:t>
            </w:r>
          </w:p>
          <w:p w:rsidR="00B72106" w:rsidRPr="000260EF" w:rsidRDefault="00B72106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2106" w:rsidRPr="00F16C26" w:rsidRDefault="00B72106" w:rsidP="00E65B37">
      <w:pPr>
        <w:jc w:val="center"/>
        <w:rPr>
          <w:b/>
          <w:bCs/>
        </w:rPr>
      </w:pPr>
    </w:p>
    <w:p w:rsidR="00B72106" w:rsidRDefault="00B72106" w:rsidP="00E65B37">
      <w:pPr>
        <w:jc w:val="center"/>
        <w:rPr>
          <w:b/>
          <w:bCs/>
          <w:sz w:val="32"/>
          <w:szCs w:val="32"/>
        </w:rPr>
      </w:pPr>
    </w:p>
    <w:p w:rsidR="00B72106" w:rsidRDefault="00B72106" w:rsidP="00E65B37">
      <w:pPr>
        <w:jc w:val="center"/>
        <w:rPr>
          <w:b/>
          <w:bCs/>
          <w:sz w:val="32"/>
          <w:szCs w:val="32"/>
        </w:rPr>
      </w:pPr>
    </w:p>
    <w:p w:rsidR="00B72106" w:rsidRPr="000260EF" w:rsidRDefault="00B72106" w:rsidP="00E65B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60EF">
        <w:rPr>
          <w:rFonts w:ascii="Times New Roman" w:hAnsi="Times New Roman" w:cs="Times New Roman"/>
          <w:b/>
          <w:bCs/>
          <w:sz w:val="32"/>
          <w:szCs w:val="32"/>
        </w:rPr>
        <w:t>Рабочая программа по</w:t>
      </w:r>
    </w:p>
    <w:p w:rsidR="00B72106" w:rsidRPr="000260EF" w:rsidRDefault="00B72106" w:rsidP="00E65B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60EF">
        <w:rPr>
          <w:rFonts w:ascii="Times New Roman" w:hAnsi="Times New Roman" w:cs="Times New Roman"/>
          <w:b/>
          <w:bCs/>
          <w:sz w:val="32"/>
          <w:szCs w:val="32"/>
        </w:rPr>
        <w:t>географии</w:t>
      </w:r>
    </w:p>
    <w:p w:rsidR="00B72106" w:rsidRPr="000260EF" w:rsidRDefault="00B72106" w:rsidP="00E65B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60EF">
        <w:rPr>
          <w:rFonts w:ascii="Times New Roman" w:hAnsi="Times New Roman" w:cs="Times New Roman"/>
          <w:b/>
          <w:bCs/>
          <w:sz w:val="32"/>
          <w:szCs w:val="32"/>
        </w:rPr>
        <w:t xml:space="preserve">для учащегося </w:t>
      </w:r>
    </w:p>
    <w:p w:rsidR="00B72106" w:rsidRPr="000260EF" w:rsidRDefault="00B72106" w:rsidP="00E65B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60EF">
        <w:rPr>
          <w:rFonts w:ascii="Times New Roman" w:hAnsi="Times New Roman" w:cs="Times New Roman"/>
          <w:b/>
          <w:bCs/>
          <w:sz w:val="32"/>
          <w:szCs w:val="32"/>
        </w:rPr>
        <w:t xml:space="preserve">6б класса  Буга Максима, </w:t>
      </w:r>
    </w:p>
    <w:p w:rsidR="00B72106" w:rsidRPr="000260EF" w:rsidRDefault="00B72106" w:rsidP="00E65B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60EF">
        <w:rPr>
          <w:rFonts w:ascii="Times New Roman" w:hAnsi="Times New Roman" w:cs="Times New Roman"/>
          <w:b/>
          <w:bCs/>
          <w:sz w:val="32"/>
          <w:szCs w:val="32"/>
        </w:rPr>
        <w:t>находящегося на домашнем обучении.</w:t>
      </w:r>
    </w:p>
    <w:p w:rsidR="00B72106" w:rsidRDefault="00B72106" w:rsidP="00E65B37">
      <w:pPr>
        <w:rPr>
          <w:b/>
          <w:bCs/>
        </w:rPr>
      </w:pPr>
    </w:p>
    <w:p w:rsidR="00B72106" w:rsidRDefault="00B72106" w:rsidP="00E65B37"/>
    <w:p w:rsidR="00B72106" w:rsidRPr="000260EF" w:rsidRDefault="00B72106" w:rsidP="00E65B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60EF">
        <w:rPr>
          <w:rFonts w:ascii="Times New Roman" w:hAnsi="Times New Roman" w:cs="Times New Roman"/>
          <w:sz w:val="24"/>
          <w:szCs w:val="24"/>
        </w:rPr>
        <w:t>Составитель: Агаркова Оксана Николаевна,  учитель географии.</w:t>
      </w:r>
    </w:p>
    <w:p w:rsidR="00B72106" w:rsidRDefault="00B72106" w:rsidP="00E65B37">
      <w:pPr>
        <w:jc w:val="right"/>
        <w:rPr>
          <w:sz w:val="28"/>
          <w:szCs w:val="28"/>
        </w:rPr>
      </w:pPr>
    </w:p>
    <w:p w:rsidR="00B72106" w:rsidRPr="00F16C26" w:rsidRDefault="00B72106" w:rsidP="00E65B37">
      <w:pPr>
        <w:jc w:val="right"/>
      </w:pPr>
      <w:r w:rsidRPr="00F16C26">
        <w:tab/>
      </w:r>
      <w:r w:rsidRPr="00F16C26">
        <w:tab/>
      </w:r>
    </w:p>
    <w:p w:rsidR="00B72106" w:rsidRPr="00F16C26" w:rsidRDefault="00B72106" w:rsidP="00E65B37">
      <w:pPr>
        <w:jc w:val="center"/>
      </w:pPr>
    </w:p>
    <w:p w:rsidR="00B72106" w:rsidRDefault="00B72106" w:rsidP="00E65B37">
      <w:pPr>
        <w:jc w:val="center"/>
      </w:pPr>
    </w:p>
    <w:p w:rsidR="00B72106" w:rsidRDefault="00B72106" w:rsidP="00E65B37">
      <w:pPr>
        <w:jc w:val="center"/>
      </w:pPr>
    </w:p>
    <w:p w:rsidR="00B72106" w:rsidRDefault="00B72106" w:rsidP="00E65B37">
      <w:pPr>
        <w:jc w:val="center"/>
      </w:pPr>
    </w:p>
    <w:p w:rsidR="00B72106" w:rsidRPr="000260EF" w:rsidRDefault="00B72106" w:rsidP="00E65B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260EF">
        <w:rPr>
          <w:rFonts w:ascii="Times New Roman" w:hAnsi="Times New Roman" w:cs="Times New Roman"/>
          <w:sz w:val="24"/>
          <w:szCs w:val="24"/>
        </w:rPr>
        <w:t>г. Комсомольск-на- Амуре</w:t>
      </w:r>
    </w:p>
    <w:p w:rsidR="00B72106" w:rsidRPr="000260EF" w:rsidRDefault="00B72106" w:rsidP="00E65B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260EF">
        <w:rPr>
          <w:rFonts w:ascii="Times New Roman" w:hAnsi="Times New Roman" w:cs="Times New Roman"/>
          <w:sz w:val="24"/>
          <w:szCs w:val="24"/>
        </w:rPr>
        <w:t>2018 г</w:t>
      </w:r>
    </w:p>
    <w:p w:rsidR="00B72106" w:rsidRPr="00A818F5" w:rsidRDefault="00B72106" w:rsidP="00680D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8F5">
        <w:rPr>
          <w:rFonts w:ascii="Times New Roman" w:hAnsi="Times New Roman" w:cs="Times New Roman"/>
          <w:b/>
          <w:bCs/>
          <w:sz w:val="28"/>
          <w:szCs w:val="28"/>
        </w:rPr>
        <w:t>Раздел 1. Пояснительная записка</w:t>
      </w:r>
    </w:p>
    <w:p w:rsidR="00B72106" w:rsidRPr="00F80761" w:rsidRDefault="00B72106" w:rsidP="00F80761">
      <w:pPr>
        <w:spacing w:after="0"/>
        <w:ind w:left="360"/>
        <w:jc w:val="both"/>
        <w:rPr>
          <w:rFonts w:ascii="Times New Roman" w:hAnsi="Times New Roman" w:cs="Times New Roman"/>
        </w:rPr>
      </w:pP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Рабочая учебная программа курса «География» составлена на основе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B72106" w:rsidRPr="00F80761" w:rsidRDefault="00B72106" w:rsidP="00A818F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Примерной программы по географии Е.М. Домогацких: Программа по географии для 6-10 классов общеобразовательных учреждений. – 4-е изд. – М.: ООО «Торгово-издательский дом «Русское слово – РС», 2013г к учебнику Е.М. Домогацких, Н.И. Алексеевский Физическая география /учебник для 6 класса общеобразовательных учреждений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- «Русское слово» 2010г.</w:t>
      </w:r>
    </w:p>
    <w:p w:rsidR="00B72106" w:rsidRDefault="00B72106" w:rsidP="00A818F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Примерной программы основного общего образования. География. М.: Дрофа, 2007г</w:t>
      </w:r>
    </w:p>
    <w:p w:rsidR="00B72106" w:rsidRPr="00190A07" w:rsidRDefault="00B72106" w:rsidP="00A818F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Учебного</w:t>
      </w:r>
      <w:r>
        <w:rPr>
          <w:rFonts w:ascii="Times New Roman" w:hAnsi="Times New Roman" w:cs="Times New Roman"/>
        </w:rPr>
        <w:t xml:space="preserve"> плана МОУ СОШ №19;</w:t>
      </w:r>
    </w:p>
    <w:p w:rsidR="00B72106" w:rsidRPr="008A21BB" w:rsidRDefault="00B72106" w:rsidP="004448E8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Цели и задачи курса:</w:t>
      </w:r>
    </w:p>
    <w:p w:rsidR="00B72106" w:rsidRPr="008A21BB" w:rsidRDefault="00B72106" w:rsidP="004448E8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- познакомить учащихся с основными понятиями и закономерностями науки география;</w:t>
      </w:r>
    </w:p>
    <w:p w:rsidR="00B72106" w:rsidRPr="008A21BB" w:rsidRDefault="00B72106" w:rsidP="004448E8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- начать формировать географическую культуру личности и обучать географическому языку;</w:t>
      </w:r>
    </w:p>
    <w:p w:rsidR="00B72106" w:rsidRPr="008A21BB" w:rsidRDefault="00B72106" w:rsidP="004448E8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- начать формировать умения использовать источники географической информации, прежде всего карты;</w:t>
      </w:r>
    </w:p>
    <w:p w:rsidR="00B72106" w:rsidRPr="004448E8" w:rsidRDefault="00B72106" w:rsidP="004448E8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</w:rPr>
      </w:pPr>
      <w:r w:rsidRPr="008A21BB">
        <w:rPr>
          <w:rFonts w:ascii="Times New Roman" w:hAnsi="Times New Roman" w:cs="Times New Roman"/>
          <w:sz w:val="24"/>
          <w:szCs w:val="24"/>
        </w:rPr>
        <w:t>- сформировать знания о земных оболочках: атмосфере, гидросфере, литосфере, биосфере;</w:t>
      </w:r>
    </w:p>
    <w:p w:rsidR="00B72106" w:rsidRPr="00190A07" w:rsidRDefault="00B72106" w:rsidP="00C30996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A21BB">
        <w:rPr>
          <w:rFonts w:ascii="Times New Roman" w:hAnsi="Times New Roman" w:cs="Times New Roman"/>
          <w:sz w:val="24"/>
          <w:szCs w:val="24"/>
        </w:rPr>
        <w:t xml:space="preserve"> начать формировать правильные пространственные представления о природных системах Земли на разных уровнях: от локальных (местных) до глобальных.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Организуя учебный процесс по географии в основной школе, необходимо обратить особое внимание на общеобразовательное значение предмета. Изучение географии формирует не только определенную систему предметных знаний и целый ряд специальных географических умений, но также комплекс обще учебных умений, необходимых  для: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— познания и изучения окружающей среды; выявления причинно-следственных связей;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— сравнения объектов, процессов и явлений; моделирования и проектирования;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— ориентирования на местности, плане, карте; в ресурсах ИНТЕРНЕТ, статистических материалах;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— 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190A07">
        <w:rPr>
          <w:rFonts w:ascii="Times New Roman" w:hAnsi="Times New Roman" w:cs="Times New Roman"/>
          <w:b/>
          <w:bCs/>
        </w:rPr>
        <w:t>Место предмета в базисном учебном плане</w:t>
      </w:r>
    </w:p>
    <w:p w:rsidR="00B72106" w:rsidRPr="008A21BB" w:rsidRDefault="00B72106" w:rsidP="004448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В соответствии с  федеральным  базисным  учебным  планом  для основного       общего  образования  программа рассчитана на преподавание курса географии в 6 классе в объеме 1 часа в неделю 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A21BB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8A21BB">
        <w:rPr>
          <w:rFonts w:ascii="Times New Roman" w:hAnsi="Times New Roman" w:cs="Times New Roman"/>
          <w:sz w:val="24"/>
          <w:szCs w:val="24"/>
        </w:rPr>
        <w:t xml:space="preserve">  в год.</w:t>
      </w:r>
      <w:r>
        <w:rPr>
          <w:rFonts w:ascii="Times New Roman" w:hAnsi="Times New Roman" w:cs="Times New Roman"/>
          <w:sz w:val="24"/>
          <w:szCs w:val="24"/>
        </w:rPr>
        <w:t xml:space="preserve"> Но в соответствии с учебным графиком школы на изучение географии отводится 34 часа. В связи с этим, на  раздел «Обобщающее повторение» вместо  2-х часов, в рабочей программе отведен 1 час.</w:t>
      </w:r>
    </w:p>
    <w:p w:rsidR="00B72106" w:rsidRDefault="00B72106" w:rsidP="004448E8">
      <w:pPr>
        <w:spacing w:after="0"/>
        <w:ind w:right="-22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В рабочей программе в соответствии с требованиями обязательного минимума образования запланированы 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>следующие виды контроля</w:t>
      </w:r>
      <w:r w:rsidRPr="008A21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2 контрольных тестирования</w:t>
      </w:r>
      <w:r w:rsidRPr="008A21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7 практических работ.</w:t>
      </w:r>
      <w:r w:rsidRPr="008A21BB">
        <w:rPr>
          <w:rFonts w:ascii="Times New Roman" w:hAnsi="Times New Roman" w:cs="Times New Roman"/>
          <w:sz w:val="24"/>
          <w:szCs w:val="24"/>
        </w:rPr>
        <w:t xml:space="preserve"> Цель контроля: проверить качество усвоения материала и  при необходимости своевременно проводить коррекцию знаний учащихся; готовить учащихся к итоговой аттестации.  </w:t>
      </w:r>
    </w:p>
    <w:p w:rsidR="00B72106" w:rsidRDefault="00B72106" w:rsidP="00C30996">
      <w:pPr>
        <w:ind w:left="144" w:right="144" w:firstLine="706"/>
        <w:jc w:val="center"/>
        <w:rPr>
          <w:rFonts w:ascii="Times New Roman" w:hAnsi="Times New Roman" w:cs="Times New Roman"/>
          <w:sz w:val="24"/>
          <w:szCs w:val="24"/>
        </w:rPr>
      </w:pPr>
      <w:r w:rsidRPr="00C309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106" w:rsidRPr="00C30996" w:rsidRDefault="00B72106" w:rsidP="00C30996">
      <w:pPr>
        <w:ind w:left="144" w:right="144" w:firstLine="70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0996">
        <w:rPr>
          <w:rFonts w:ascii="Times New Roman" w:hAnsi="Times New Roman" w:cs="Times New Roman"/>
          <w:b/>
          <w:bCs/>
          <w:sz w:val="24"/>
          <w:szCs w:val="24"/>
        </w:rPr>
        <w:t>Раздел 2. Общая характеристика учебного предмета.</w:t>
      </w:r>
    </w:p>
    <w:p w:rsidR="00B72106" w:rsidRPr="008A21BB" w:rsidRDefault="00B72106" w:rsidP="00C30996">
      <w:pPr>
        <w:pStyle w:val="NoSpacing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Начальный курс географии – это первый по счету школьный курс географии.</w:t>
      </w:r>
      <w:r w:rsidRPr="008A21BB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Начальный курс географии достаточно стабилен, с него начинается изучение географии в школе. В его структуре заложена преемственность между курсами, обеспечивающая динамизм в развитии, расширении и углублении знаний и умений учащихся, в развитии их географического мышления, самостоятельности в приобретении новых знаний.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При его изучении учащиеся должны усвоить основные общие предметные понятия о географических объектах, явлениях, а также на элементарном уровне знания о земных оболочках. Кроме того, учащиеся приобретают топограф – картографические знания и обобщенные приемы учебной работы на местности, а также в классе.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При изучении этого курса начинается формирование географической культуры и обучение географическому языку; изучая его, школьники овладевают первоначальными представлениями, понятиями, причинно – следственными связями, а также умениями, связанными с использованием источников географической информации, прежде всего, карты. Большое внимание уделяется изучению своей местности для накопления представлений (знаний), которые будут использоваться в дальнейшем.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Программа определяет содержание изучаемого предмета, отражает требование к общеобразовательной географической подготовке школьников, познавательные интересы учащихся.</w:t>
      </w:r>
      <w:r w:rsidRPr="008A21BB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В ходе изучения географии в</w:t>
      </w:r>
      <w:r w:rsidRPr="008A21BB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VI классе предполагается ознакомить учащихся с базовыми знаниями о природе планеты Земля, ее основных закономерностях и взаимовлиянии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природы и населения.</w:t>
      </w:r>
    </w:p>
    <w:p w:rsidR="00B72106" w:rsidRDefault="00B72106" w:rsidP="00C309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Начальный курс опирается на пропедевтические знания учащихся из курсов «Природоведение», «Окружающий мир», «Естествознание» начальной и основной ступени обучения.</w:t>
      </w:r>
    </w:p>
    <w:p w:rsidR="00B72106" w:rsidRDefault="00B72106" w:rsidP="00C30996">
      <w:pPr>
        <w:shd w:val="clear" w:color="auto" w:fill="FFFFFF"/>
        <w:ind w:left="144" w:right="144" w:firstLine="70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0996">
        <w:rPr>
          <w:rFonts w:ascii="Times New Roman" w:hAnsi="Times New Roman" w:cs="Times New Roman"/>
          <w:b/>
          <w:bCs/>
          <w:sz w:val="24"/>
          <w:szCs w:val="24"/>
        </w:rPr>
        <w:t>Раздел 3. Учебно-тематический план</w:t>
      </w:r>
    </w:p>
    <w:tbl>
      <w:tblPr>
        <w:tblpPr w:leftFromText="180" w:rightFromText="180" w:vertAnchor="text" w:horzAnchor="margin" w:tblpXSpec="center" w:tblpY="268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"/>
        <w:gridCol w:w="2563"/>
        <w:gridCol w:w="1600"/>
        <w:gridCol w:w="1368"/>
        <w:gridCol w:w="1393"/>
        <w:gridCol w:w="1620"/>
      </w:tblGrid>
      <w:tr w:rsidR="00B72106" w:rsidRPr="008A21BB">
        <w:trPr>
          <w:cantSplit/>
          <w:trHeight w:val="835"/>
        </w:trPr>
        <w:tc>
          <w:tcPr>
            <w:tcW w:w="407" w:type="dxa"/>
          </w:tcPr>
          <w:p w:rsidR="00B72106" w:rsidRPr="008A21BB" w:rsidRDefault="00B72106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2563" w:type="dxa"/>
          </w:tcPr>
          <w:p w:rsidR="00B72106" w:rsidRPr="008A21BB" w:rsidRDefault="00B72106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темы</w:t>
            </w:r>
          </w:p>
        </w:tc>
        <w:tc>
          <w:tcPr>
            <w:tcW w:w="1600" w:type="dxa"/>
          </w:tcPr>
          <w:p w:rsidR="00B72106" w:rsidRPr="008A21BB" w:rsidRDefault="00B72106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авторской программе</w:t>
            </w:r>
          </w:p>
        </w:tc>
        <w:tc>
          <w:tcPr>
            <w:tcW w:w="1368" w:type="dxa"/>
          </w:tcPr>
          <w:p w:rsidR="00B72106" w:rsidRDefault="00B72106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рабочей программе</w:t>
            </w:r>
          </w:p>
          <w:p w:rsidR="00B72106" w:rsidRPr="008A21BB" w:rsidRDefault="00B72106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</w:tcPr>
          <w:p w:rsidR="00B72106" w:rsidRPr="008A21BB" w:rsidRDefault="00B72106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Практические</w:t>
            </w:r>
          </w:p>
          <w:p w:rsidR="00B72106" w:rsidRPr="008A21BB" w:rsidRDefault="00B72106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620" w:type="dxa"/>
          </w:tcPr>
          <w:p w:rsidR="00B72106" w:rsidRPr="008A21BB" w:rsidRDefault="00B72106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</w:t>
            </w:r>
          </w:p>
          <w:p w:rsidR="00B72106" w:rsidRPr="008A21BB" w:rsidRDefault="00B72106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</w:t>
            </w:r>
          </w:p>
          <w:p w:rsidR="00B72106" w:rsidRPr="008A21BB" w:rsidRDefault="00B72106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работы                                          </w:t>
            </w:r>
          </w:p>
        </w:tc>
      </w:tr>
      <w:tr w:rsidR="00B72106" w:rsidRPr="008A21BB">
        <w:trPr>
          <w:trHeight w:val="815"/>
        </w:trPr>
        <w:tc>
          <w:tcPr>
            <w:tcW w:w="407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6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Введение. Изучение природы</w:t>
            </w:r>
          </w:p>
        </w:tc>
        <w:tc>
          <w:tcPr>
            <w:tcW w:w="160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68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2106" w:rsidRPr="008A21BB">
        <w:trPr>
          <w:trHeight w:val="417"/>
        </w:trPr>
        <w:tc>
          <w:tcPr>
            <w:tcW w:w="407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6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Земля как планета</w:t>
            </w:r>
          </w:p>
        </w:tc>
        <w:tc>
          <w:tcPr>
            <w:tcW w:w="160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68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9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2106" w:rsidRPr="008A21BB">
        <w:trPr>
          <w:trHeight w:val="661"/>
        </w:trPr>
        <w:tc>
          <w:tcPr>
            <w:tcW w:w="407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6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изображения земной поверхности</w:t>
            </w:r>
          </w:p>
        </w:tc>
        <w:tc>
          <w:tcPr>
            <w:tcW w:w="1600" w:type="dxa"/>
          </w:tcPr>
          <w:p w:rsidR="00B72106" w:rsidRDefault="00B72106" w:rsidP="00CD7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8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9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2106" w:rsidRPr="008A21BB">
        <w:trPr>
          <w:trHeight w:val="408"/>
        </w:trPr>
        <w:tc>
          <w:tcPr>
            <w:tcW w:w="407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6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Литосфера</w:t>
            </w:r>
          </w:p>
        </w:tc>
        <w:tc>
          <w:tcPr>
            <w:tcW w:w="160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68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9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2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2106" w:rsidRPr="008A21BB">
        <w:trPr>
          <w:trHeight w:val="417"/>
        </w:trPr>
        <w:tc>
          <w:tcPr>
            <w:tcW w:w="407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6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Атмосфера</w:t>
            </w:r>
          </w:p>
        </w:tc>
        <w:tc>
          <w:tcPr>
            <w:tcW w:w="160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68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9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2106" w:rsidRPr="008A21BB">
        <w:trPr>
          <w:trHeight w:val="408"/>
        </w:trPr>
        <w:tc>
          <w:tcPr>
            <w:tcW w:w="407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6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Гидросфера</w:t>
            </w:r>
          </w:p>
        </w:tc>
        <w:tc>
          <w:tcPr>
            <w:tcW w:w="160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68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9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2106" w:rsidRPr="008A21BB">
        <w:trPr>
          <w:trHeight w:val="417"/>
        </w:trPr>
        <w:tc>
          <w:tcPr>
            <w:tcW w:w="407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6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Биосфера</w:t>
            </w:r>
          </w:p>
        </w:tc>
        <w:tc>
          <w:tcPr>
            <w:tcW w:w="160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68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2106" w:rsidRPr="008A21BB">
        <w:trPr>
          <w:trHeight w:val="408"/>
        </w:trPr>
        <w:tc>
          <w:tcPr>
            <w:tcW w:w="407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6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Почва и геосфера</w:t>
            </w:r>
          </w:p>
        </w:tc>
        <w:tc>
          <w:tcPr>
            <w:tcW w:w="160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68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9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2106" w:rsidRPr="008A21BB">
        <w:trPr>
          <w:trHeight w:val="143"/>
        </w:trPr>
        <w:tc>
          <w:tcPr>
            <w:tcW w:w="407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6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Обобщающее повторение</w:t>
            </w:r>
          </w:p>
        </w:tc>
        <w:tc>
          <w:tcPr>
            <w:tcW w:w="160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68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9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B72106" w:rsidRPr="008A21BB">
        <w:trPr>
          <w:trHeight w:val="143"/>
        </w:trPr>
        <w:tc>
          <w:tcPr>
            <w:tcW w:w="407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6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60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368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393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620" w:type="dxa"/>
          </w:tcPr>
          <w:p w:rsidR="00B72106" w:rsidRPr="008A21BB" w:rsidRDefault="00B72106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B72106" w:rsidRPr="008A21BB" w:rsidRDefault="00B72106" w:rsidP="00C30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106" w:rsidRPr="00C46CE4" w:rsidRDefault="00B72106" w:rsidP="00F8076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18F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A818F5">
        <w:rPr>
          <w:rFonts w:ascii="Times New Roman" w:hAnsi="Times New Roman" w:cs="Times New Roman"/>
          <w:b/>
          <w:bCs/>
          <w:sz w:val="28"/>
          <w:szCs w:val="28"/>
        </w:rPr>
        <w:t xml:space="preserve">.Содержание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курса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  <w:r w:rsidRPr="008A21BB">
        <w:rPr>
          <w:rFonts w:ascii="Times New Roman" w:hAnsi="Times New Roman" w:cs="Times New Roman"/>
          <w:sz w:val="24"/>
          <w:szCs w:val="24"/>
        </w:rPr>
        <w:t>(2 часа)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География как наука. Предмет географии. Источники получения географических знаний. Развитие географических знаний человека о Земле. Выдаю</w:t>
      </w:r>
      <w:r w:rsidRPr="008A21BB">
        <w:rPr>
          <w:rFonts w:ascii="Times New Roman" w:hAnsi="Times New Roman" w:cs="Times New Roman"/>
          <w:sz w:val="24"/>
          <w:szCs w:val="24"/>
        </w:rPr>
        <w:softHyphen/>
        <w:t>щиеся географические открытия и путешествия. Путешественники древности. Открытие морского пути в Индию. Первое кругосветное плавание. Русские кругосветки. Открытие Антарктиды русскими моряками.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 xml:space="preserve">география, географическая номенклатура, географическое открытие. 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Персоналии: </w:t>
      </w:r>
      <w:r w:rsidRPr="008A21BB">
        <w:rPr>
          <w:rFonts w:ascii="Times New Roman" w:hAnsi="Times New Roman" w:cs="Times New Roman"/>
          <w:sz w:val="24"/>
          <w:szCs w:val="24"/>
        </w:rPr>
        <w:t>Эратосфен, Пифей, Генрих Мореплаватель, Васко да Гамма, Ф. Магеллан, Эль Кано,  И.Ф. Крузенштерн, Ф.Ф. Беллинсгаузен, М.П. Лазарев.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1. Земля как планета </w:t>
      </w:r>
      <w:r w:rsidRPr="008A21BB">
        <w:rPr>
          <w:rFonts w:ascii="Times New Roman" w:hAnsi="Times New Roman" w:cs="Times New Roman"/>
          <w:sz w:val="24"/>
          <w:szCs w:val="24"/>
        </w:rPr>
        <w:t>(5 часов)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Солнечная система. Планеты Солнечной системы. 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Тропики и полярные круги. Градусная сеть, система географических координат. Распределение света и тепла на поверхности Земли. Тепловые пояса.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 xml:space="preserve">Солнечная система, эллипсоид, природные циклы и ритмы, глобус,  экватор, полюс, меридиан, параллель, географическая широта, географическая долгота, географические координаты. 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Персоналии: </w:t>
      </w:r>
      <w:r w:rsidRPr="008A21BB">
        <w:rPr>
          <w:rFonts w:ascii="Times New Roman" w:hAnsi="Times New Roman" w:cs="Times New Roman"/>
          <w:sz w:val="24"/>
          <w:szCs w:val="24"/>
        </w:rPr>
        <w:t>Клайд Томбо.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№1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B72106" w:rsidRPr="00626A9A" w:rsidRDefault="00B72106" w:rsidP="00626A9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26A9A">
        <w:rPr>
          <w:rFonts w:ascii="Times New Roman" w:hAnsi="Times New Roman" w:cs="Times New Roman"/>
          <w:sz w:val="24"/>
          <w:szCs w:val="24"/>
        </w:rPr>
        <w:t>Определение по карте</w:t>
      </w:r>
      <w:r>
        <w:rPr>
          <w:rFonts w:ascii="Times New Roman" w:hAnsi="Times New Roman" w:cs="Times New Roman"/>
          <w:sz w:val="24"/>
          <w:szCs w:val="24"/>
        </w:rPr>
        <w:t xml:space="preserve"> географических координат различных географических объектов.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2. Способы изображения земной поверхности </w:t>
      </w:r>
      <w:r w:rsidRPr="008A21BB">
        <w:rPr>
          <w:rFonts w:ascii="Times New Roman" w:hAnsi="Times New Roman" w:cs="Times New Roman"/>
          <w:sz w:val="24"/>
          <w:szCs w:val="24"/>
        </w:rPr>
        <w:t>(4 час)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Способы изображения местности. Ориентирование на местности, определение направлений. Азимут. Способы определения расстояний на местности, их изображение. Масштаб. Условные знаки: значки, качественный фон, изолинии и ареалы. Абсолютная и относительная высота. Изображение рельефа: изолинии, бергштрихи, послойная окраска. Понятие о географической карте, различие карт по масштабу. Шкала высот и глубин. Географические координаты. Понятие о плане местности. Составление простейших планов местности. Значение планов и карт в практической деятельности человека.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>географическая карта, план местности, стороны света, румбы, масштаб, легенда карты, горизонтали, условные знаки.</w:t>
      </w:r>
    </w:p>
    <w:p w:rsidR="00B72106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№2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26A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6A9A">
        <w:rPr>
          <w:rFonts w:ascii="Times New Roman" w:hAnsi="Times New Roman" w:cs="Times New Roman"/>
          <w:sz w:val="24"/>
          <w:szCs w:val="24"/>
        </w:rPr>
        <w:t>Определение направлений и расстояний по карте</w:t>
      </w:r>
      <w:r>
        <w:rPr>
          <w:rFonts w:ascii="Times New Roman" w:hAnsi="Times New Roman" w:cs="Times New Roman"/>
          <w:sz w:val="24"/>
          <w:szCs w:val="24"/>
        </w:rPr>
        <w:t xml:space="preserve"> и плану местности</w:t>
      </w:r>
      <w:r w:rsidRPr="00626A9A">
        <w:rPr>
          <w:rFonts w:ascii="Times New Roman" w:hAnsi="Times New Roman" w:cs="Times New Roman"/>
          <w:sz w:val="24"/>
          <w:szCs w:val="24"/>
        </w:rPr>
        <w:t>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№3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26A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Составление схемы различий гор и равнин по высоте.</w:t>
      </w:r>
    </w:p>
    <w:p w:rsidR="00B72106" w:rsidRPr="008A21BB" w:rsidRDefault="00B72106" w:rsidP="00F80761">
      <w:pPr>
        <w:pStyle w:val="ListParagraph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3. Литосфера </w:t>
      </w:r>
      <w:r w:rsidRPr="008A21BB">
        <w:rPr>
          <w:rFonts w:ascii="Times New Roman" w:hAnsi="Times New Roman" w:cs="Times New Roman"/>
          <w:sz w:val="24"/>
          <w:szCs w:val="24"/>
        </w:rPr>
        <w:t>(6 часов)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 ветра, льда, деятельность человека. Рельеф дна Мирового океана. 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Особенности жизни, быта и хозяйственной деятельности людей в горах и на равнинах. Природные памятники литосферы.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>земное ядро, мантия (нижняя, средняя и верхняя), земная кора, литосфера, горные породы (магматические, осадочные, химические, биологические,  метаморфические). Землетрясения, сейсмология, эпицентр, движения земной коры, вулкан и его составные части, полезные ископаемые (осадочные и магматические). Рельеф, горы, равнины, выветривание, внешние и внутренние силы, формирующие рельеф, техногенные процессы.</w:t>
      </w:r>
    </w:p>
    <w:p w:rsidR="00B72106" w:rsidRPr="008A21BB" w:rsidRDefault="00B72106" w:rsidP="00F80761">
      <w:pPr>
        <w:keepNext/>
        <w:spacing w:after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4. Атмосфера </w:t>
      </w:r>
      <w:r w:rsidRPr="008A21BB">
        <w:rPr>
          <w:rFonts w:ascii="Times New Roman" w:hAnsi="Times New Roman" w:cs="Times New Roman"/>
          <w:sz w:val="24"/>
          <w:szCs w:val="24"/>
        </w:rPr>
        <w:t>(7 часов)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ее изменения, предсказание погоды. 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 Климат и климатообразующие факторы. Зависимость климата от географической широты и высоты местности над уровнем моря Адаптация человека к  климатическим условиям. 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>атмосфера, тропосфера,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№4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811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Построение розы ветров, диаграмм облачности и осадков по имеющимся данным. Выявление причин изменения погоды.</w:t>
      </w:r>
    </w:p>
    <w:p w:rsidR="00B72106" w:rsidRPr="008A21BB" w:rsidRDefault="00B72106" w:rsidP="00F80761">
      <w:pPr>
        <w:keepNext/>
        <w:spacing w:after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5. Гидросфера </w:t>
      </w:r>
      <w:r w:rsidRPr="008A21BB">
        <w:rPr>
          <w:rFonts w:ascii="Times New Roman" w:hAnsi="Times New Roman" w:cs="Times New Roman"/>
          <w:sz w:val="24"/>
          <w:szCs w:val="24"/>
        </w:rPr>
        <w:t>(4 часа)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Гидросфера и ее состав. Мировой круговорот воды. Значение гидросферы. Мировой океан и его части. Моря, заливы, проливы. Виды морей: окраинные, внутренние и межостровные. Движения воды в океане. Течения. Взаимо</w:t>
      </w:r>
      <w:r w:rsidRPr="008A21BB">
        <w:rPr>
          <w:rFonts w:ascii="Times New Roman" w:hAnsi="Times New Roman" w:cs="Times New Roman"/>
          <w:sz w:val="24"/>
          <w:szCs w:val="24"/>
        </w:rPr>
        <w:softHyphen/>
        <w:t xml:space="preserve">действие океана с атмосферой и сушей. 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Воды суши. Подземные воды (грунтовые, межпластовые, артезианские), их происхождение , условия залегания и использования.  Реки: горные и равнинные. Речная система, бассейн, водораздел. Пороги и водопады.  Озера проточные и бессточные. Болота. Природные льды: многолетняя мерзлота,  ледники (горные и покровные). 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>гидросфера, Мировой океан, круговорот воды, внутренние и окраинные моря, заливы, грунтовые, межпластовые и артезианские воды, речная система, исток, устье, русло и бассейн реки, проточные и бессточные озера, ледники, айсберги, многолетняя мерзлота.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№5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46980">
        <w:rPr>
          <w:rFonts w:ascii="Times New Roman" w:hAnsi="Times New Roman" w:cs="Times New Roman"/>
          <w:sz w:val="24"/>
          <w:szCs w:val="24"/>
        </w:rPr>
        <w:t xml:space="preserve"> Нанесение на контурную карту объектов гидросферы.</w:t>
      </w:r>
    </w:p>
    <w:p w:rsidR="00B72106" w:rsidRPr="008A21BB" w:rsidRDefault="00B72106" w:rsidP="00F80761">
      <w:pPr>
        <w:keepNext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6. Биосфера </w:t>
      </w:r>
      <w:r w:rsidRPr="008A21BB">
        <w:rPr>
          <w:rFonts w:ascii="Times New Roman" w:hAnsi="Times New Roman" w:cs="Times New Roman"/>
          <w:sz w:val="24"/>
          <w:szCs w:val="24"/>
        </w:rPr>
        <w:t xml:space="preserve">(2 часа) </w:t>
      </w:r>
    </w:p>
    <w:p w:rsidR="00B72106" w:rsidRPr="008A21BB" w:rsidRDefault="00B72106" w:rsidP="00F80761">
      <w:pPr>
        <w:spacing w:before="40" w:after="0"/>
        <w:ind w:right="-22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Царства живой природы и их роль в природе Земли. Разнообразие животного и растительного мира. При</w:t>
      </w:r>
      <w:r w:rsidRPr="008A21BB">
        <w:rPr>
          <w:rFonts w:ascii="Times New Roman" w:hAnsi="Times New Roman" w:cs="Times New Roman"/>
          <w:sz w:val="24"/>
          <w:szCs w:val="24"/>
        </w:rPr>
        <w:softHyphen/>
        <w:t>способление живых организмов к среде обитания в разных природ</w:t>
      </w:r>
      <w:r w:rsidRPr="008A21BB">
        <w:rPr>
          <w:rFonts w:ascii="Times New Roman" w:hAnsi="Times New Roman" w:cs="Times New Roman"/>
          <w:sz w:val="24"/>
          <w:szCs w:val="24"/>
        </w:rPr>
        <w:softHyphen/>
        <w:t xml:space="preserve">ных зонах. Взаимное влияние живых организмов и неживой природы. Охрана органического мира. Красная книга </w:t>
      </w:r>
      <w:r>
        <w:rPr>
          <w:rFonts w:ascii="Times New Roman" w:hAnsi="Times New Roman" w:cs="Times New Roman"/>
          <w:sz w:val="24"/>
          <w:szCs w:val="24"/>
        </w:rPr>
        <w:t>Хабаровского края</w:t>
      </w:r>
      <w:r w:rsidRPr="008A21BB">
        <w:rPr>
          <w:rFonts w:ascii="Times New Roman" w:hAnsi="Times New Roman" w:cs="Times New Roman"/>
          <w:sz w:val="24"/>
          <w:szCs w:val="24"/>
        </w:rPr>
        <w:t>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>биосфера, Красная книга.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Персоналии: </w:t>
      </w:r>
      <w:r w:rsidRPr="008A21BB">
        <w:rPr>
          <w:rFonts w:ascii="Times New Roman" w:hAnsi="Times New Roman" w:cs="Times New Roman"/>
          <w:sz w:val="24"/>
          <w:szCs w:val="24"/>
        </w:rPr>
        <w:t>В.В.Вернадский</w:t>
      </w:r>
    </w:p>
    <w:p w:rsidR="00B72106" w:rsidRPr="008A21BB" w:rsidRDefault="00B72106" w:rsidP="00F80761">
      <w:pPr>
        <w:keepNext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7. Почва и геосфера </w:t>
      </w:r>
      <w:r w:rsidRPr="008A21BB">
        <w:rPr>
          <w:rFonts w:ascii="Times New Roman" w:hAnsi="Times New Roman" w:cs="Times New Roman"/>
          <w:sz w:val="24"/>
          <w:szCs w:val="24"/>
        </w:rPr>
        <w:t>(3 часа)</w:t>
      </w:r>
    </w:p>
    <w:p w:rsidR="00B72106" w:rsidRPr="008A21BB" w:rsidRDefault="00B72106" w:rsidP="00F80761">
      <w:pPr>
        <w:spacing w:before="40" w:after="0"/>
        <w:ind w:right="-22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Почва как особое природное образова</w:t>
      </w:r>
      <w:r w:rsidRPr="008A21BB">
        <w:rPr>
          <w:rFonts w:ascii="Times New Roman" w:hAnsi="Times New Roman" w:cs="Times New Roman"/>
          <w:sz w:val="24"/>
          <w:szCs w:val="24"/>
        </w:rPr>
        <w:softHyphen/>
        <w:t>ние. Плодородие - важнейшее свойство почвы. Условия образова</w:t>
      </w:r>
      <w:r w:rsidRPr="008A21BB">
        <w:rPr>
          <w:rFonts w:ascii="Times New Roman" w:hAnsi="Times New Roman" w:cs="Times New Roman"/>
          <w:sz w:val="24"/>
          <w:szCs w:val="24"/>
        </w:rPr>
        <w:softHyphen/>
        <w:t xml:space="preserve">ния почв разных типов. Понятие о географической оболочке. </w:t>
      </w:r>
    </w:p>
    <w:p w:rsidR="00B72106" w:rsidRPr="008A21BB" w:rsidRDefault="00B72106" w:rsidP="00F80761">
      <w:pPr>
        <w:spacing w:before="40" w:after="0"/>
        <w:ind w:right="-22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Территори</w:t>
      </w:r>
      <w:r w:rsidRPr="008A21BB">
        <w:rPr>
          <w:rFonts w:ascii="Times New Roman" w:hAnsi="Times New Roman" w:cs="Times New Roman"/>
          <w:sz w:val="24"/>
          <w:szCs w:val="24"/>
        </w:rPr>
        <w:softHyphen/>
        <w:t>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</w:t>
      </w:r>
      <w:r w:rsidRPr="008A21BB">
        <w:rPr>
          <w:rFonts w:ascii="Times New Roman" w:hAnsi="Times New Roman" w:cs="Times New Roman"/>
          <w:sz w:val="24"/>
          <w:szCs w:val="24"/>
        </w:rPr>
        <w:softHyphen/>
        <w:t>фическая оболочка как окружающая человека среда, ее изменения под воздействием деятельности человека.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Основные понятия :</w:t>
      </w:r>
      <w:r w:rsidRPr="008A21BB">
        <w:rPr>
          <w:rFonts w:ascii="Times New Roman" w:hAnsi="Times New Roman" w:cs="Times New Roman"/>
          <w:sz w:val="24"/>
          <w:szCs w:val="24"/>
        </w:rPr>
        <w:t>почва, плодородие, природный комплекс, ландшафт, природно-хозяйственный комплекс, геосфера, закон географической зональности.</w:t>
      </w:r>
    </w:p>
    <w:p w:rsidR="00B72106" w:rsidRPr="008A21BB" w:rsidRDefault="00B72106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Персоналии: </w:t>
      </w:r>
      <w:r w:rsidRPr="008A21BB">
        <w:rPr>
          <w:rFonts w:ascii="Times New Roman" w:hAnsi="Times New Roman" w:cs="Times New Roman"/>
          <w:sz w:val="24"/>
          <w:szCs w:val="24"/>
        </w:rPr>
        <w:t>В.В. Докучаев, В.В. Вернадский.</w:t>
      </w:r>
    </w:p>
    <w:p w:rsidR="00B72106" w:rsidRDefault="00B72106" w:rsidP="00DD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№6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DD0FE5">
        <w:rPr>
          <w:rFonts w:ascii="Times New Roman" w:hAnsi="Times New Roman" w:cs="Times New Roman"/>
          <w:sz w:val="24"/>
          <w:szCs w:val="24"/>
        </w:rPr>
        <w:t>Наблюдение и описание природно-антропогенного</w:t>
      </w:r>
      <w:r>
        <w:rPr>
          <w:rFonts w:ascii="Times New Roman" w:hAnsi="Times New Roman" w:cs="Times New Roman"/>
          <w:sz w:val="24"/>
          <w:szCs w:val="24"/>
        </w:rPr>
        <w:t xml:space="preserve"> (п</w:t>
      </w:r>
      <w:r w:rsidRPr="00DD0FE5">
        <w:rPr>
          <w:rFonts w:ascii="Times New Roman" w:hAnsi="Times New Roman" w:cs="Times New Roman"/>
          <w:sz w:val="24"/>
          <w:szCs w:val="24"/>
        </w:rPr>
        <w:t>риродного) комплекса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2106" w:rsidRPr="008A21BB" w:rsidRDefault="00B72106" w:rsidP="00DD0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№7: </w:t>
      </w:r>
      <w:r>
        <w:rPr>
          <w:rFonts w:ascii="Times New Roman" w:hAnsi="Times New Roman" w:cs="Times New Roman"/>
          <w:sz w:val="24"/>
          <w:szCs w:val="24"/>
        </w:rPr>
        <w:t>Описание природных зон Земли по географическим картам.</w:t>
      </w:r>
    </w:p>
    <w:p w:rsidR="00B72106" w:rsidRPr="00A818F5" w:rsidRDefault="00B72106" w:rsidP="00A818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8F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818F5">
        <w:rPr>
          <w:rFonts w:ascii="Times New Roman" w:hAnsi="Times New Roman" w:cs="Times New Roman"/>
          <w:b/>
          <w:bCs/>
          <w:sz w:val="28"/>
          <w:szCs w:val="28"/>
        </w:rPr>
        <w:t>. Требования к уровню подготовки учащихся</w:t>
      </w:r>
    </w:p>
    <w:p w:rsidR="00B72106" w:rsidRPr="00E67429" w:rsidRDefault="00B72106" w:rsidP="00A818F5">
      <w:pPr>
        <w:spacing w:after="0"/>
        <w:ind w:right="-22"/>
        <w:jc w:val="both"/>
        <w:rPr>
          <w:rFonts w:ascii="Times New Roman" w:hAnsi="Times New Roman" w:cs="Times New Roman"/>
          <w:b/>
          <w:bCs/>
        </w:rPr>
      </w:pPr>
      <w:r w:rsidRPr="00532770">
        <w:rPr>
          <w:rFonts w:ascii="Times New Roman" w:hAnsi="Times New Roman" w:cs="Times New Roman"/>
          <w:b/>
          <w:bCs/>
        </w:rPr>
        <w:t>1.</w:t>
      </w:r>
      <w:r w:rsidRPr="00190A0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E67429">
        <w:rPr>
          <w:rFonts w:ascii="Times New Roman" w:hAnsi="Times New Roman" w:cs="Times New Roman"/>
          <w:b/>
          <w:bCs/>
        </w:rPr>
        <w:t>Называть и показывать: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форму и размеры Земли;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полюса, экватор, начальный меридиан, тропики и полярные круги, масштаб карт, условные знаки карт;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части внутреннего строения Земли;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основные формы рельефа;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части Мирового океана;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виды вод суши;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причины изменения погоды;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типы климатов;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виды ветров, причины их образования;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виды движения воды в океане;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пояса освещенности Земли;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географические объекты, предусмотренные программой.</w:t>
      </w:r>
    </w:p>
    <w:p w:rsidR="00B72106" w:rsidRPr="00E67429" w:rsidRDefault="00B72106" w:rsidP="00A818F5">
      <w:pPr>
        <w:spacing w:after="0"/>
        <w:ind w:right="-22"/>
        <w:jc w:val="both"/>
        <w:rPr>
          <w:rFonts w:ascii="Times New Roman" w:hAnsi="Times New Roman" w:cs="Times New Roman"/>
          <w:b/>
          <w:bCs/>
        </w:rPr>
      </w:pPr>
      <w:r w:rsidRPr="00532770">
        <w:rPr>
          <w:rFonts w:ascii="Times New Roman" w:hAnsi="Times New Roman" w:cs="Times New Roman"/>
          <w:b/>
          <w:bCs/>
        </w:rPr>
        <w:t>2.</w:t>
      </w:r>
      <w:r w:rsidRPr="00190A0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E67429">
        <w:rPr>
          <w:rFonts w:ascii="Times New Roman" w:hAnsi="Times New Roman" w:cs="Times New Roman"/>
          <w:b/>
          <w:bCs/>
        </w:rPr>
        <w:t>Приводить примеры: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различных видов карт;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горных пород и минералов;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  <w:b/>
          <w:bCs/>
        </w:rPr>
        <w:t xml:space="preserve"> -</w:t>
      </w:r>
      <w:r w:rsidRPr="00190A07">
        <w:rPr>
          <w:rFonts w:ascii="Times New Roman" w:hAnsi="Times New Roman" w:cs="Times New Roman"/>
        </w:rPr>
        <w:t>типов погод;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взаимовлияния всех компонентов природы.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  <w:b/>
          <w:bCs/>
          <w:i/>
          <w:iCs/>
        </w:rPr>
      </w:pPr>
      <w:r w:rsidRPr="00532770">
        <w:rPr>
          <w:rFonts w:ascii="Times New Roman" w:hAnsi="Times New Roman" w:cs="Times New Roman"/>
          <w:b/>
          <w:bCs/>
        </w:rPr>
        <w:t>3.</w:t>
      </w:r>
      <w:r w:rsidRPr="00190A0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E67429">
        <w:rPr>
          <w:rFonts w:ascii="Times New Roman" w:hAnsi="Times New Roman" w:cs="Times New Roman"/>
          <w:b/>
          <w:bCs/>
        </w:rPr>
        <w:t>Определять: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стороны горизонта на местности (ориентироваться);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относительную и абсолютную высоту географических объектов по плану местности или географической карте;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расстояния и направления по плану и карте;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осадочные и магматические горные породы;</w:t>
      </w:r>
    </w:p>
    <w:p w:rsidR="00B72106" w:rsidRPr="00532770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направление ветра.</w:t>
      </w:r>
      <w:r w:rsidRPr="00853AB5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6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E6742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E67429">
        <w:rPr>
          <w:rFonts w:ascii="Times New Roman" w:hAnsi="Times New Roman" w:cs="Times New Roman"/>
          <w:b/>
          <w:bCs/>
        </w:rPr>
        <w:t>Описывать</w:t>
      </w:r>
      <w:r>
        <w:rPr>
          <w:rFonts w:ascii="Times New Roman" w:hAnsi="Times New Roman" w:cs="Times New Roman"/>
        </w:rPr>
        <w:t>:</w:t>
      </w:r>
      <w:r w:rsidRPr="00190A07">
        <w:rPr>
          <w:rFonts w:ascii="Times New Roman" w:hAnsi="Times New Roman" w:cs="Times New Roman"/>
        </w:rPr>
        <w:t xml:space="preserve">   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 xml:space="preserve">   - географические объекты.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  <w:b/>
          <w:bCs/>
          <w:i/>
          <w:iCs/>
        </w:rPr>
      </w:pPr>
      <w:r w:rsidRPr="00190A07">
        <w:rPr>
          <w:rFonts w:ascii="Times New Roman" w:hAnsi="Times New Roman" w:cs="Times New Roman"/>
          <w:b/>
          <w:bCs/>
          <w:i/>
          <w:iCs/>
        </w:rPr>
        <w:t xml:space="preserve">5. </w:t>
      </w:r>
      <w:r w:rsidRPr="003F15EF">
        <w:rPr>
          <w:rFonts w:ascii="Times New Roman" w:hAnsi="Times New Roman" w:cs="Times New Roman"/>
          <w:b/>
          <w:bCs/>
        </w:rPr>
        <w:t>Объяснять:</w:t>
      </w:r>
    </w:p>
    <w:p w:rsidR="00B72106" w:rsidRPr="00190A07" w:rsidRDefault="00B72106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особенности компонентов природы своей местности.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7C23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Перечень обязательной географической номенклатуры для 6  класса: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Материки: Евразия, Северная Америка, Южная Америка, Африка, Австралия, Антарктида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7C23">
        <w:rPr>
          <w:rFonts w:ascii="Times New Roman" w:hAnsi="Times New Roman" w:cs="Times New Roman"/>
          <w:sz w:val="24"/>
          <w:szCs w:val="24"/>
        </w:rPr>
        <w:t>Океаны: Тихий, Атлантический, Индийский, Северный Ледовитый.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7C23">
        <w:rPr>
          <w:rFonts w:ascii="Times New Roman" w:hAnsi="Times New Roman" w:cs="Times New Roman"/>
          <w:sz w:val="24"/>
          <w:szCs w:val="24"/>
        </w:rPr>
        <w:t>Острова: Гренландия, Мадагаскар, Новая Зеландия, Новая Гвинея, Огненная Земля, Японские, Исландия.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7C23">
        <w:rPr>
          <w:rFonts w:ascii="Times New Roman" w:hAnsi="Times New Roman" w:cs="Times New Roman"/>
          <w:sz w:val="24"/>
          <w:szCs w:val="24"/>
        </w:rPr>
        <w:t>Полуострова: Аравийский, Скандинавский, Лабрадор, Индостан, Сомали, Камчатка, Аляска.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7C23">
        <w:rPr>
          <w:rFonts w:ascii="Times New Roman" w:hAnsi="Times New Roman" w:cs="Times New Roman"/>
          <w:sz w:val="24"/>
          <w:szCs w:val="24"/>
        </w:rPr>
        <w:t>Заливы: Мексиканский, Бенгальский, Персидский, Гвинейский.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Проливы: Берингов, Гибралтарский, Магелланов, Дрейка, Малаккский.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Равнины: Восточно-Европейская (Русская), Западно-Сибирская, Великая Китайская, Великие равнины, Центральные равнины.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Плоскогорья: Среднесибирское, Аравийское, Декан, Бразильское.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Горные системы: Гималаи, Кордильеры, Анды, Альпы, Кавказ, Урал, Скандинавские, Аппалачи.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Горные вершины, вулканы: Джомолунгма, Орисаба, Килиманджаро, Ключевская Сопка, Эльбрус, Везувий, Гекла, Кракатау, Котопахи.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Моря: Средиземное, Черное, Балтийское, Баренцево, Красное, Охотское, Японское, Карибское.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Течения: Гольфстрим, Северо-Тихоокеанское, Лабрадорское, Перуанское, Куросио, Бенгальское, Западных Ветров.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Реки:Нил, Амазонка, Миссисипи, Конго, Енисей, Волга, Лена, Обь, Дунай, Амур, Инд, Ганг, Хуанхэ, Янцзы.</w:t>
      </w:r>
    </w:p>
    <w:p w:rsidR="00B72106" w:rsidRPr="001D7C23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Озера: Каспийское, Аральское, Байкал, Ладожское, Виктория, Танганьика, Великие Американские озера.</w:t>
      </w:r>
    </w:p>
    <w:p w:rsidR="00B72106" w:rsidRDefault="00B72106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7C23">
        <w:rPr>
          <w:rFonts w:ascii="Times New Roman" w:hAnsi="Times New Roman" w:cs="Times New Roman"/>
          <w:sz w:val="24"/>
          <w:szCs w:val="24"/>
          <w:shd w:val="clear" w:color="auto" w:fill="FFFFFF"/>
        </w:rPr>
        <w:t>В программу внесены следующие изменения: уменьшено количество часов по теме «Атмосфера» -на 1 час для организации повторения и контроля знаний за курс географии 6 класс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72106" w:rsidRDefault="00B72106" w:rsidP="00A818F5">
      <w:pPr>
        <w:spacing w:after="0"/>
        <w:ind w:right="-2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8F5">
        <w:rPr>
          <w:rFonts w:ascii="Times New Roman" w:hAnsi="Times New Roman" w:cs="Times New Roman"/>
          <w:b/>
          <w:bCs/>
          <w:sz w:val="28"/>
          <w:szCs w:val="28"/>
        </w:rPr>
        <w:t>Раздел 5. График практической части рабочей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51"/>
        <w:gridCol w:w="1848"/>
        <w:gridCol w:w="1355"/>
        <w:gridCol w:w="1744"/>
        <w:gridCol w:w="1355"/>
      </w:tblGrid>
      <w:tr w:rsidR="00B72106">
        <w:tc>
          <w:tcPr>
            <w:tcW w:w="3551" w:type="dxa"/>
          </w:tcPr>
          <w:p w:rsidR="00B72106" w:rsidRPr="00D86E9D" w:rsidRDefault="00B72106" w:rsidP="00D86E9D">
            <w:pPr>
              <w:spacing w:after="0"/>
              <w:ind w:right="-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E9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848" w:type="dxa"/>
          </w:tcPr>
          <w:p w:rsidR="00B72106" w:rsidRDefault="00B72106" w:rsidP="00D86E9D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355" w:type="dxa"/>
          </w:tcPr>
          <w:p w:rsidR="00B72106" w:rsidRPr="00D86E9D" w:rsidRDefault="00B72106" w:rsidP="003C48D8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44" w:type="dxa"/>
          </w:tcPr>
          <w:p w:rsidR="00B72106" w:rsidRDefault="00B72106" w:rsidP="00D86E9D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355" w:type="dxa"/>
          </w:tcPr>
          <w:p w:rsidR="00B72106" w:rsidRPr="00D86E9D" w:rsidRDefault="00B72106" w:rsidP="00D86E9D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B72106">
        <w:tc>
          <w:tcPr>
            <w:tcW w:w="3551" w:type="dxa"/>
          </w:tcPr>
          <w:p w:rsidR="00B72106" w:rsidRPr="008A21BB" w:rsidRDefault="00B72106" w:rsidP="00BA3E1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Введение. Изучение природы</w:t>
            </w:r>
          </w:p>
        </w:tc>
        <w:tc>
          <w:tcPr>
            <w:tcW w:w="1848" w:type="dxa"/>
          </w:tcPr>
          <w:p w:rsidR="00B72106" w:rsidRPr="008A21BB" w:rsidRDefault="00B72106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5" w:type="dxa"/>
          </w:tcPr>
          <w:p w:rsidR="00B72106" w:rsidRPr="00D86E9D" w:rsidRDefault="00B72106" w:rsidP="003C48D8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B72106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>
        <w:tc>
          <w:tcPr>
            <w:tcW w:w="3551" w:type="dxa"/>
          </w:tcPr>
          <w:p w:rsidR="00B72106" w:rsidRPr="008A21BB" w:rsidRDefault="00B72106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Земля как планета</w:t>
            </w:r>
          </w:p>
        </w:tc>
        <w:tc>
          <w:tcPr>
            <w:tcW w:w="1848" w:type="dxa"/>
          </w:tcPr>
          <w:p w:rsidR="00B72106" w:rsidRPr="008A21BB" w:rsidRDefault="00B72106" w:rsidP="0027562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 № 1</w:t>
            </w:r>
          </w:p>
        </w:tc>
        <w:tc>
          <w:tcPr>
            <w:tcW w:w="1355" w:type="dxa"/>
          </w:tcPr>
          <w:p w:rsidR="00B72106" w:rsidRPr="00D86E9D" w:rsidRDefault="00B72106" w:rsidP="0027562A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744" w:type="dxa"/>
          </w:tcPr>
          <w:p w:rsidR="00B72106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№1</w:t>
            </w:r>
          </w:p>
        </w:tc>
        <w:tc>
          <w:tcPr>
            <w:tcW w:w="1355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</w:tr>
      <w:tr w:rsidR="00B72106">
        <w:tc>
          <w:tcPr>
            <w:tcW w:w="3551" w:type="dxa"/>
          </w:tcPr>
          <w:p w:rsidR="00B72106" w:rsidRPr="008A21BB" w:rsidRDefault="00B72106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изображения земной поверхности</w:t>
            </w:r>
          </w:p>
        </w:tc>
        <w:tc>
          <w:tcPr>
            <w:tcW w:w="1848" w:type="dxa"/>
          </w:tcPr>
          <w:p w:rsidR="00B72106" w:rsidRDefault="00B72106" w:rsidP="0027562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ПР№ 2</w:t>
            </w:r>
          </w:p>
          <w:p w:rsidR="00B72106" w:rsidRPr="008A21BB" w:rsidRDefault="00B72106" w:rsidP="0027562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 №3</w:t>
            </w:r>
          </w:p>
        </w:tc>
        <w:tc>
          <w:tcPr>
            <w:tcW w:w="1355" w:type="dxa"/>
          </w:tcPr>
          <w:p w:rsidR="00B72106" w:rsidRDefault="00B72106" w:rsidP="0027562A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  <w:p w:rsidR="00B72106" w:rsidRPr="00D86E9D" w:rsidRDefault="00B72106" w:rsidP="0027562A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744" w:type="dxa"/>
          </w:tcPr>
          <w:p w:rsidR="00B72106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>
        <w:tc>
          <w:tcPr>
            <w:tcW w:w="3551" w:type="dxa"/>
          </w:tcPr>
          <w:p w:rsidR="00B72106" w:rsidRPr="008A21BB" w:rsidRDefault="00B72106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Литосфера</w:t>
            </w:r>
          </w:p>
        </w:tc>
        <w:tc>
          <w:tcPr>
            <w:tcW w:w="1848" w:type="dxa"/>
          </w:tcPr>
          <w:p w:rsidR="00B72106" w:rsidRPr="008A21BB" w:rsidRDefault="00B72106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5" w:type="dxa"/>
          </w:tcPr>
          <w:p w:rsidR="00B72106" w:rsidRPr="00D86E9D" w:rsidRDefault="00B72106" w:rsidP="003C48D8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B72106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>
        <w:tc>
          <w:tcPr>
            <w:tcW w:w="3551" w:type="dxa"/>
          </w:tcPr>
          <w:p w:rsidR="00B72106" w:rsidRPr="008A21BB" w:rsidRDefault="00B72106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Атмосфера</w:t>
            </w:r>
          </w:p>
        </w:tc>
        <w:tc>
          <w:tcPr>
            <w:tcW w:w="1848" w:type="dxa"/>
          </w:tcPr>
          <w:p w:rsidR="00B72106" w:rsidRPr="008A21BB" w:rsidRDefault="00B72106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 №4</w:t>
            </w:r>
          </w:p>
        </w:tc>
        <w:tc>
          <w:tcPr>
            <w:tcW w:w="1355" w:type="dxa"/>
          </w:tcPr>
          <w:p w:rsidR="00B72106" w:rsidRPr="00D86E9D" w:rsidRDefault="00B72106" w:rsidP="003C48D8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44" w:type="dxa"/>
          </w:tcPr>
          <w:p w:rsidR="00B72106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>
        <w:tc>
          <w:tcPr>
            <w:tcW w:w="3551" w:type="dxa"/>
          </w:tcPr>
          <w:p w:rsidR="00B72106" w:rsidRPr="008A21BB" w:rsidRDefault="00B72106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Гидросфера</w:t>
            </w:r>
          </w:p>
        </w:tc>
        <w:tc>
          <w:tcPr>
            <w:tcW w:w="1848" w:type="dxa"/>
          </w:tcPr>
          <w:p w:rsidR="00B72106" w:rsidRPr="008A21BB" w:rsidRDefault="00B72106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 №5</w:t>
            </w:r>
          </w:p>
        </w:tc>
        <w:tc>
          <w:tcPr>
            <w:tcW w:w="1355" w:type="dxa"/>
          </w:tcPr>
          <w:p w:rsidR="00B72106" w:rsidRPr="00D86E9D" w:rsidRDefault="00B72106" w:rsidP="003C48D8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744" w:type="dxa"/>
          </w:tcPr>
          <w:p w:rsidR="00B72106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>
        <w:tc>
          <w:tcPr>
            <w:tcW w:w="3551" w:type="dxa"/>
          </w:tcPr>
          <w:p w:rsidR="00B72106" w:rsidRPr="008A21BB" w:rsidRDefault="00B72106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Биосфера</w:t>
            </w:r>
          </w:p>
        </w:tc>
        <w:tc>
          <w:tcPr>
            <w:tcW w:w="1848" w:type="dxa"/>
          </w:tcPr>
          <w:p w:rsidR="00B72106" w:rsidRPr="008A21BB" w:rsidRDefault="00B72106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5" w:type="dxa"/>
          </w:tcPr>
          <w:p w:rsidR="00B72106" w:rsidRPr="00D86E9D" w:rsidRDefault="00B72106" w:rsidP="003C48D8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B72106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>
        <w:tc>
          <w:tcPr>
            <w:tcW w:w="3551" w:type="dxa"/>
          </w:tcPr>
          <w:p w:rsidR="00B72106" w:rsidRPr="008A21BB" w:rsidRDefault="00B72106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Почва и геосфера</w:t>
            </w:r>
          </w:p>
        </w:tc>
        <w:tc>
          <w:tcPr>
            <w:tcW w:w="1848" w:type="dxa"/>
          </w:tcPr>
          <w:p w:rsidR="00B72106" w:rsidRDefault="00B72106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 №6</w:t>
            </w:r>
          </w:p>
          <w:p w:rsidR="00B72106" w:rsidRPr="008A21BB" w:rsidRDefault="00B72106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 №7</w:t>
            </w:r>
          </w:p>
        </w:tc>
        <w:tc>
          <w:tcPr>
            <w:tcW w:w="1355" w:type="dxa"/>
          </w:tcPr>
          <w:p w:rsidR="00B72106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744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>
        <w:tc>
          <w:tcPr>
            <w:tcW w:w="3551" w:type="dxa"/>
          </w:tcPr>
          <w:p w:rsidR="00B72106" w:rsidRPr="008A21BB" w:rsidRDefault="00B72106" w:rsidP="00BA3E1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Обобщение </w:t>
            </w:r>
          </w:p>
        </w:tc>
        <w:tc>
          <w:tcPr>
            <w:tcW w:w="1848" w:type="dxa"/>
          </w:tcPr>
          <w:p w:rsidR="00B72106" w:rsidRPr="008A21BB" w:rsidRDefault="00B72106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5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 контрольное тестирование</w:t>
            </w:r>
          </w:p>
        </w:tc>
        <w:tc>
          <w:tcPr>
            <w:tcW w:w="1355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</w:tr>
      <w:tr w:rsidR="00B72106">
        <w:tc>
          <w:tcPr>
            <w:tcW w:w="3551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48" w:type="dxa"/>
          </w:tcPr>
          <w:p w:rsidR="00B72106" w:rsidRPr="008A21BB" w:rsidRDefault="00B72106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55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B72106" w:rsidRPr="00D86E9D" w:rsidRDefault="00B72106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2106" w:rsidRDefault="00B72106" w:rsidP="00A818F5">
      <w:pPr>
        <w:spacing w:after="0"/>
        <w:jc w:val="both"/>
      </w:pPr>
    </w:p>
    <w:p w:rsidR="00B72106" w:rsidRDefault="00B72106" w:rsidP="006A350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2106" w:rsidRPr="006A350D" w:rsidRDefault="00B72106" w:rsidP="006A350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350D">
        <w:rPr>
          <w:rFonts w:ascii="Times New Roman" w:hAnsi="Times New Roman" w:cs="Times New Roman"/>
          <w:b/>
          <w:bCs/>
          <w:sz w:val="28"/>
          <w:szCs w:val="28"/>
        </w:rPr>
        <w:t>Раздел 6. Требования к уровню подготовки выпускников</w:t>
      </w:r>
    </w:p>
    <w:p w:rsidR="00B72106" w:rsidRDefault="00B72106" w:rsidP="00A818F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2106" w:rsidRPr="000A03F2" w:rsidRDefault="00B72106" w:rsidP="00A818F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03F2"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географии ученик должен:</w:t>
      </w:r>
    </w:p>
    <w:p w:rsidR="00B72106" w:rsidRPr="000A03F2" w:rsidRDefault="00B72106" w:rsidP="00A818F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03F2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72106" w:rsidRDefault="00B72106" w:rsidP="00A818F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географические понятия и 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путешествий.</w:t>
      </w:r>
    </w:p>
    <w:p w:rsidR="00B72106" w:rsidRDefault="00B72106" w:rsidP="00A818F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 человека; географическую зональность и поясность.</w:t>
      </w:r>
    </w:p>
    <w:p w:rsidR="00B72106" w:rsidRDefault="00B72106" w:rsidP="00A818F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Географические особенности природы материков и океанов, географию народов Земли;.различия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стран.</w:t>
      </w:r>
    </w:p>
    <w:p w:rsidR="00B72106" w:rsidRDefault="00B72106" w:rsidP="00A818F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 людей от стихийных природных и техногенных явлений.</w:t>
      </w:r>
    </w:p>
    <w:p w:rsidR="00B72106" w:rsidRPr="006A350D" w:rsidRDefault="00B72106" w:rsidP="006A350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03F2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72106" w:rsidRDefault="00B72106" w:rsidP="00A818F5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D9D">
        <w:rPr>
          <w:rFonts w:ascii="Times New Roman" w:hAnsi="Times New Roman" w:cs="Times New Roman"/>
          <w:b/>
          <w:bCs/>
          <w:sz w:val="24"/>
          <w:szCs w:val="24"/>
        </w:rPr>
        <w:t>Выделять, описывать и объяснять</w:t>
      </w:r>
      <w:r>
        <w:rPr>
          <w:rFonts w:ascii="Times New Roman" w:hAnsi="Times New Roman" w:cs="Times New Roman"/>
          <w:sz w:val="24"/>
          <w:szCs w:val="24"/>
        </w:rPr>
        <w:t xml:space="preserve"> существенные признаки географических  объектов и явлений;</w:t>
      </w:r>
    </w:p>
    <w:p w:rsidR="00B72106" w:rsidRDefault="00B72106" w:rsidP="00A818F5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D9D">
        <w:rPr>
          <w:rFonts w:ascii="Times New Roman" w:hAnsi="Times New Roman" w:cs="Times New Roman"/>
          <w:b/>
          <w:bCs/>
          <w:sz w:val="24"/>
          <w:szCs w:val="24"/>
        </w:rPr>
        <w:t>Находить</w:t>
      </w:r>
      <w:r>
        <w:rPr>
          <w:rFonts w:ascii="Times New Roman" w:hAnsi="Times New Roman" w:cs="Times New Roman"/>
          <w:sz w:val="24"/>
          <w:szCs w:val="24"/>
        </w:rPr>
        <w:t xml:space="preserve">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проблем.</w:t>
      </w:r>
    </w:p>
    <w:p w:rsidR="00B72106" w:rsidRDefault="00B72106" w:rsidP="00A818F5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D9D">
        <w:rPr>
          <w:rFonts w:ascii="Times New Roman" w:hAnsi="Times New Roman" w:cs="Times New Roman"/>
          <w:b/>
          <w:bCs/>
          <w:sz w:val="24"/>
          <w:szCs w:val="24"/>
        </w:rPr>
        <w:t>Приводить</w:t>
      </w:r>
      <w:r>
        <w:rPr>
          <w:rFonts w:ascii="Times New Roman" w:hAnsi="Times New Roman" w:cs="Times New Roman"/>
          <w:sz w:val="24"/>
          <w:szCs w:val="24"/>
        </w:rPr>
        <w:t xml:space="preserve"> примеры: использования и охраны природных ресурсов, адаптации человека к условиям окружающей среды, ее влияния на формирование культуры  народов.</w:t>
      </w:r>
    </w:p>
    <w:p w:rsidR="00B72106" w:rsidRDefault="00B72106" w:rsidP="00A818F5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D9D">
        <w:rPr>
          <w:rFonts w:ascii="Times New Roman" w:hAnsi="Times New Roman" w:cs="Times New Roman"/>
          <w:b/>
          <w:bCs/>
          <w:sz w:val="24"/>
          <w:szCs w:val="24"/>
        </w:rPr>
        <w:t>Составлять</w:t>
      </w:r>
      <w:r>
        <w:rPr>
          <w:rFonts w:ascii="Times New Roman" w:hAnsi="Times New Roman" w:cs="Times New Roman"/>
          <w:sz w:val="24"/>
          <w:szCs w:val="24"/>
        </w:rPr>
        <w:t xml:space="preserve"> краткую географическую  характеристику разных территорий на основе разнообразных источников географической информации и форм ее представления.</w:t>
      </w:r>
    </w:p>
    <w:p w:rsidR="00B72106" w:rsidRDefault="00B72106" w:rsidP="00A818F5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D9D">
        <w:rPr>
          <w:rFonts w:ascii="Times New Roman" w:hAnsi="Times New Roman" w:cs="Times New Roman"/>
          <w:b/>
          <w:bCs/>
          <w:sz w:val="24"/>
          <w:szCs w:val="24"/>
        </w:rPr>
        <w:t>Определять</w:t>
      </w:r>
      <w:r>
        <w:rPr>
          <w:rFonts w:ascii="Times New Roman" w:hAnsi="Times New Roman" w:cs="Times New Roman"/>
          <w:sz w:val="24"/>
          <w:szCs w:val="24"/>
        </w:rPr>
        <w:t xml:space="preserve"> на местности, плане и карте расстояния, направления высоты точек, географические координаты и местоположение географических объектов.</w:t>
      </w:r>
    </w:p>
    <w:p w:rsidR="00B72106" w:rsidRDefault="00B72106" w:rsidP="00A818F5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 компонентов природы, представлять результаты измерений в разной форме, выявлять на этой основе эмпирические зависимости.</w:t>
      </w:r>
    </w:p>
    <w:p w:rsidR="00B72106" w:rsidRDefault="00B72106" w:rsidP="00A818F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03F2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</w:t>
      </w:r>
      <w:r w:rsidRPr="0000645B">
        <w:rPr>
          <w:rFonts w:ascii="Times New Roman" w:hAnsi="Times New Roman" w:cs="Times New Roman"/>
          <w:sz w:val="24"/>
          <w:szCs w:val="24"/>
        </w:rPr>
        <w:t>10</w:t>
      </w:r>
    </w:p>
    <w:p w:rsidR="00B72106" w:rsidRPr="00DB01BA" w:rsidRDefault="00B72106" w:rsidP="00A818F5">
      <w:pPr>
        <w:pStyle w:val="ListParagraph"/>
        <w:spacing w:after="0"/>
        <w:ind w:left="7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Муковоз Ирина Николаевна</w:t>
      </w:r>
    </w:p>
    <w:p w:rsidR="00B72106" w:rsidRPr="000A03F2" w:rsidRDefault="00B72106" w:rsidP="00A818F5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Ориентирования на местности и проведения съемок ее участков, чтения карт различного содержания.</w:t>
      </w:r>
    </w:p>
    <w:p w:rsidR="00B72106" w:rsidRPr="000A03F2" w:rsidRDefault="00B72106" w:rsidP="00A818F5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 воздействий; оценки их последствий.</w:t>
      </w:r>
    </w:p>
    <w:p w:rsidR="00B72106" w:rsidRDefault="00B72106" w:rsidP="00A818F5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645B">
        <w:rPr>
          <w:rFonts w:ascii="Times New Roman" w:hAnsi="Times New Roman" w:cs="Times New Roman"/>
          <w:sz w:val="24"/>
          <w:szCs w:val="24"/>
        </w:rPr>
        <w:t>Наблюдения за погодой, состоянием воздуха, воды и почвы в своей местности</w:t>
      </w:r>
      <w:r>
        <w:rPr>
          <w:rFonts w:ascii="Times New Roman" w:hAnsi="Times New Roman" w:cs="Times New Roman"/>
          <w:sz w:val="24"/>
          <w:szCs w:val="24"/>
        </w:rPr>
        <w:t>; определения комфортных и дискомфортных параметров природных компонентов своей местности с помощью приборов и  инструментов.</w:t>
      </w:r>
    </w:p>
    <w:p w:rsidR="00B72106" w:rsidRDefault="00B72106" w:rsidP="00A818F5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о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B72106" w:rsidRPr="00567A28" w:rsidRDefault="00B72106" w:rsidP="00567A28">
      <w:pPr>
        <w:shd w:val="clear" w:color="auto" w:fill="FFFFFF"/>
        <w:spacing w:before="149" w:line="226" w:lineRule="exact"/>
        <w:ind w:left="1128" w:right="461" w:hanging="6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7A28">
        <w:rPr>
          <w:rFonts w:ascii="Times New Roman" w:hAnsi="Times New Roman" w:cs="Times New Roman"/>
          <w:b/>
          <w:bCs/>
          <w:sz w:val="24"/>
          <w:szCs w:val="24"/>
        </w:rPr>
        <w:t>Раздел 7.  Программно-методическое обеспечение программы</w:t>
      </w:r>
    </w:p>
    <w:p w:rsidR="00B72106" w:rsidRPr="008A21BB" w:rsidRDefault="00B72106" w:rsidP="00F05BF1">
      <w:pPr>
        <w:pStyle w:val="c4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Домогацких Е.М., Алексеевский Н.И., География. Физическая география 6кл., - М. «Русское слово», 2010 год.</w:t>
      </w:r>
    </w:p>
    <w:p w:rsidR="00B72106" w:rsidRPr="008A21BB" w:rsidRDefault="00B72106" w:rsidP="00F05BF1">
      <w:pPr>
        <w:pStyle w:val="c4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Географический атлас. 6 класс. – М.: Дрофа, 2013 год.</w:t>
      </w:r>
    </w:p>
    <w:p w:rsidR="00B72106" w:rsidRPr="008A21BB" w:rsidRDefault="00B72106" w:rsidP="00F05BF1">
      <w:pPr>
        <w:pStyle w:val="c4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Е.М. Домогацких,  Е.Е. Домогацких.  Рабочая тетрадь по географии. 6 класс. – М.:»Русское слово», 2013 г.</w:t>
      </w:r>
    </w:p>
    <w:p w:rsidR="00B72106" w:rsidRPr="002C203F" w:rsidRDefault="00B72106" w:rsidP="002C20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203F">
        <w:rPr>
          <w:rFonts w:ascii="Times New Roman" w:hAnsi="Times New Roman" w:cs="Times New Roman"/>
          <w:b/>
          <w:bCs/>
          <w:sz w:val="24"/>
          <w:szCs w:val="24"/>
        </w:rPr>
        <w:t>Раздел 7.  Список литературы для учителя:</w:t>
      </w:r>
    </w:p>
    <w:p w:rsidR="00B72106" w:rsidRPr="008A21BB" w:rsidRDefault="00B72106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Домогацких Е.М., Программы по географии 6-11 класс, - М.: Русское слово, 2013 год.</w:t>
      </w:r>
    </w:p>
    <w:p w:rsidR="00B72106" w:rsidRPr="008A21BB" w:rsidRDefault="00B72106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Лазаревич К. С.   Я иду на урок географии.  История географических открытий.  Книга для учителя,-  М первое сентября 2000.  </w:t>
      </w:r>
    </w:p>
    <w:p w:rsidR="00B72106" w:rsidRPr="008A21BB" w:rsidRDefault="00B72106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Петрова Л Е Дидактические карточки задания по географии 6 класс М Экзамен 2005</w:t>
      </w:r>
    </w:p>
    <w:p w:rsidR="00B72106" w:rsidRPr="008A21BB" w:rsidRDefault="00B72106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Пятунин В. Б. География 6 -10 кл.  Контрольные и проверочные работы.-М.:  Дрофа 2001.</w:t>
      </w:r>
    </w:p>
    <w:p w:rsidR="00B72106" w:rsidRPr="008A21BB" w:rsidRDefault="00B72106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Романова А. Ф., Нестандартные уроки в школе. География, 6 класс,   Волгоград, Учитель, 2003.</w:t>
      </w:r>
    </w:p>
    <w:p w:rsidR="00B72106" w:rsidRPr="008A21BB" w:rsidRDefault="00B72106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Шатных  А. В. Современный урок географии. Часть1.  Методические разработки уроков географии 6 класс. М.:  Школьная пресса, 2002.</w:t>
      </w:r>
    </w:p>
    <w:p w:rsidR="00B72106" w:rsidRPr="008A21BB" w:rsidRDefault="00B72106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Журналы «География в школе».</w:t>
      </w:r>
    </w:p>
    <w:p w:rsidR="00B72106" w:rsidRPr="008A21BB" w:rsidRDefault="00B72106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Style w:val="c2"/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Газета «География».</w:t>
      </w:r>
    </w:p>
    <w:p w:rsidR="00B72106" w:rsidRPr="008A21BB" w:rsidRDefault="00B72106" w:rsidP="00F05BF1">
      <w:pPr>
        <w:pStyle w:val="c4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color w:val="000000"/>
        </w:rPr>
      </w:pPr>
      <w:r w:rsidRPr="008A21BB">
        <w:rPr>
          <w:rStyle w:val="c2"/>
          <w:b/>
          <w:bCs/>
          <w:color w:val="000000"/>
          <w:lang w:val="en-US"/>
        </w:rPr>
        <w:t>IV</w:t>
      </w:r>
      <w:r w:rsidRPr="008A21BB">
        <w:rPr>
          <w:rStyle w:val="c2"/>
          <w:b/>
          <w:bCs/>
          <w:color w:val="000000"/>
        </w:rPr>
        <w:t>.Интернет-ресурсы.</w:t>
      </w:r>
    </w:p>
    <w:p w:rsidR="00B72106" w:rsidRPr="008A21BB" w:rsidRDefault="00B72106" w:rsidP="00F05BF1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www.nsportal.ru- сайт учителей географии</w:t>
      </w:r>
    </w:p>
    <w:p w:rsidR="00B72106" w:rsidRPr="008A21BB" w:rsidRDefault="00B72106" w:rsidP="00F05BF1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www.uchortal.ru - география</w:t>
      </w:r>
    </w:p>
    <w:p w:rsidR="00B72106" w:rsidRPr="008A21BB" w:rsidRDefault="00B72106" w:rsidP="00F05BF1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www.it-n.ru -Сеть творческих учителей.    </w:t>
      </w:r>
    </w:p>
    <w:p w:rsidR="00B72106" w:rsidRPr="008A21BB" w:rsidRDefault="00B72106" w:rsidP="00F05BF1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www.wikipedia.oгg - Википедия, свободная энциклопедия </w:t>
      </w:r>
    </w:p>
    <w:p w:rsidR="00B72106" w:rsidRPr="008A21BB" w:rsidRDefault="00B72106" w:rsidP="00F05BF1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Электронные издания:</w:t>
      </w:r>
    </w:p>
    <w:p w:rsidR="00B72106" w:rsidRPr="008A21BB" w:rsidRDefault="00B72106" w:rsidP="00F05B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•</w:t>
      </w:r>
      <w:r w:rsidRPr="008A21BB">
        <w:rPr>
          <w:rFonts w:ascii="Times New Roman" w:hAnsi="Times New Roman" w:cs="Times New Roman"/>
          <w:sz w:val="24"/>
          <w:szCs w:val="24"/>
        </w:rPr>
        <w:tab/>
        <w:t>CD-диск Виртуальная школа Кирилла и Мефодия. Уроки географии</w:t>
      </w:r>
    </w:p>
    <w:p w:rsidR="00B72106" w:rsidRPr="008A21BB" w:rsidRDefault="00B72106" w:rsidP="00F05B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•</w:t>
      </w:r>
      <w:r w:rsidRPr="008A21BB">
        <w:rPr>
          <w:rFonts w:ascii="Times New Roman" w:hAnsi="Times New Roman" w:cs="Times New Roman"/>
          <w:sz w:val="24"/>
          <w:szCs w:val="24"/>
        </w:rPr>
        <w:tab/>
        <w:t xml:space="preserve">Мультимедийное приложение к учебнику </w:t>
      </w:r>
    </w:p>
    <w:p w:rsidR="00B72106" w:rsidRDefault="00B72106" w:rsidP="00F05B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•</w:t>
      </w:r>
      <w:r w:rsidRPr="008A21BB">
        <w:rPr>
          <w:rFonts w:ascii="Times New Roman" w:hAnsi="Times New Roman" w:cs="Times New Roman"/>
          <w:sz w:val="24"/>
          <w:szCs w:val="24"/>
        </w:rPr>
        <w:tab/>
        <w:t>Уроки географии с применением информационных технологий 6 класс. Методическое пособие с электронным приложением. М. «Глобус » 20</w:t>
      </w:r>
      <w:r>
        <w:rPr>
          <w:rFonts w:ascii="Times New Roman" w:hAnsi="Times New Roman" w:cs="Times New Roman"/>
          <w:sz w:val="24"/>
          <w:szCs w:val="24"/>
        </w:rPr>
        <w:t>10г</w:t>
      </w:r>
    </w:p>
    <w:p w:rsidR="00B72106" w:rsidRDefault="00B72106" w:rsidP="002C20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2106" w:rsidRPr="002C203F" w:rsidRDefault="00B72106" w:rsidP="002C203F">
      <w:pPr>
        <w:jc w:val="center"/>
        <w:rPr>
          <w:rFonts w:ascii="Times New Roman" w:hAnsi="Times New Roman" w:cs="Times New Roman"/>
          <w:sz w:val="24"/>
          <w:szCs w:val="24"/>
        </w:rPr>
      </w:pPr>
      <w:r w:rsidRPr="002C203F">
        <w:rPr>
          <w:rFonts w:ascii="Times New Roman" w:hAnsi="Times New Roman" w:cs="Times New Roman"/>
          <w:b/>
          <w:bCs/>
          <w:sz w:val="24"/>
          <w:szCs w:val="24"/>
        </w:rPr>
        <w:t>Раздел 8. Список  литературы для учащихся :</w:t>
      </w:r>
    </w:p>
    <w:p w:rsidR="00B72106" w:rsidRPr="002C203F" w:rsidRDefault="00B72106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sz w:val="24"/>
          <w:szCs w:val="24"/>
        </w:rPr>
      </w:pPr>
      <w:r w:rsidRPr="002C203F">
        <w:rPr>
          <w:rFonts w:ascii="Times New Roman" w:hAnsi="Times New Roman" w:cs="Times New Roman"/>
          <w:sz w:val="24"/>
          <w:szCs w:val="24"/>
        </w:rPr>
        <w:t>За страницами учебника географии. – М.: Дрофа, 2007 год.</w:t>
      </w:r>
    </w:p>
    <w:p w:rsidR="00B72106" w:rsidRPr="002C203F" w:rsidRDefault="00B72106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sz w:val="24"/>
          <w:szCs w:val="24"/>
        </w:rPr>
      </w:pPr>
      <w:r w:rsidRPr="002C203F">
        <w:rPr>
          <w:rFonts w:ascii="Times New Roman" w:hAnsi="Times New Roman" w:cs="Times New Roman"/>
          <w:sz w:val="24"/>
          <w:szCs w:val="24"/>
        </w:rPr>
        <w:t>Дронов В.П., Савельева Л.Е. География, 6 кл., М. «Дрофа», 2008 год.</w:t>
      </w:r>
    </w:p>
    <w:p w:rsidR="00B72106" w:rsidRPr="002C203F" w:rsidRDefault="00B72106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sz w:val="24"/>
          <w:szCs w:val="24"/>
        </w:rPr>
      </w:pPr>
      <w:r w:rsidRPr="002C203F">
        <w:rPr>
          <w:rFonts w:ascii="Times New Roman" w:hAnsi="Times New Roman" w:cs="Times New Roman"/>
          <w:sz w:val="24"/>
          <w:szCs w:val="24"/>
        </w:rPr>
        <w:t>Домогацких Е.М., Алексеевский Н.И. Учебник. География. Физическая география 6 кл., - М. «Русское слово», 2012 год.</w:t>
      </w:r>
    </w:p>
    <w:p w:rsidR="00B72106" w:rsidRPr="002C203F" w:rsidRDefault="00B72106" w:rsidP="002C203F">
      <w:pPr>
        <w:pStyle w:val="BodyTextIndent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03F">
        <w:rPr>
          <w:rFonts w:ascii="Times New Roman" w:hAnsi="Times New Roman" w:cs="Times New Roman"/>
          <w:color w:val="000000"/>
          <w:sz w:val="24"/>
          <w:szCs w:val="24"/>
        </w:rPr>
        <w:t>Географический атлас. 6 класс. – М.: Дрофа, 2011 год.</w:t>
      </w:r>
    </w:p>
    <w:p w:rsidR="00B72106" w:rsidRPr="002C203F" w:rsidRDefault="00B72106" w:rsidP="002C203F">
      <w:pPr>
        <w:pStyle w:val="BodyTextIndent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03F">
        <w:rPr>
          <w:rFonts w:ascii="Times New Roman" w:hAnsi="Times New Roman" w:cs="Times New Roman"/>
          <w:color w:val="000000"/>
          <w:sz w:val="24"/>
          <w:szCs w:val="24"/>
        </w:rPr>
        <w:t>Контурные карты. 6 класс. – М.: Дрофа, 2011 год.</w:t>
      </w:r>
    </w:p>
    <w:p w:rsidR="00B72106" w:rsidRPr="002C203F" w:rsidRDefault="00B72106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sz w:val="24"/>
          <w:szCs w:val="24"/>
        </w:rPr>
      </w:pPr>
      <w:r w:rsidRPr="002C203F">
        <w:rPr>
          <w:rFonts w:ascii="Times New Roman" w:hAnsi="Times New Roman" w:cs="Times New Roman"/>
          <w:sz w:val="24"/>
          <w:szCs w:val="24"/>
        </w:rPr>
        <w:t>Домогацких Е.М., Домогацких Е.Е. Рабочая тетрадь по географии. 6 класс. – М. «Русское слово», 2011 год.</w:t>
      </w:r>
    </w:p>
    <w:p w:rsidR="00B72106" w:rsidRPr="002C203F" w:rsidRDefault="00B72106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sz w:val="24"/>
          <w:szCs w:val="24"/>
        </w:rPr>
      </w:pPr>
      <w:r w:rsidRPr="002C203F">
        <w:rPr>
          <w:rFonts w:ascii="Times New Roman" w:hAnsi="Times New Roman" w:cs="Times New Roman"/>
          <w:sz w:val="24"/>
          <w:szCs w:val="24"/>
        </w:rPr>
        <w:t xml:space="preserve"> А.И. Соловьев, Г.В. Карпов «Словарь-справочник по физической географии» М., Просвещение,1983г.</w:t>
      </w:r>
    </w:p>
    <w:p w:rsidR="00B72106" w:rsidRPr="002C203F" w:rsidRDefault="00B72106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03F">
        <w:rPr>
          <w:rFonts w:ascii="Times New Roman" w:hAnsi="Times New Roman" w:cs="Times New Roman"/>
          <w:sz w:val="24"/>
          <w:szCs w:val="24"/>
        </w:rPr>
        <w:t>Э.Вартаньян «История с географией или имена собственные на карте мира во времени пространстве», издательство «КАЛАН», издательский  Дом «БАХРАХ», 1996г.</w:t>
      </w:r>
    </w:p>
    <w:p w:rsidR="00B72106" w:rsidRPr="002C203F" w:rsidRDefault="00B72106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А.Безруков, Г.Пивоварова «</w:t>
      </w:r>
      <w:r w:rsidRPr="002C203F">
        <w:rPr>
          <w:rFonts w:ascii="Times New Roman" w:hAnsi="Times New Roman" w:cs="Times New Roman"/>
          <w:color w:val="000000"/>
          <w:sz w:val="24"/>
          <w:szCs w:val="24"/>
        </w:rPr>
        <w:t>Занимательная география»,М., «АСТ – ПРЕССС», 2001г.</w:t>
      </w:r>
    </w:p>
    <w:p w:rsidR="00B72106" w:rsidRDefault="00B721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106" w:rsidRDefault="00B721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106" w:rsidRDefault="00B721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Pr="00B05CED" w:rsidRDefault="00B72106" w:rsidP="00B05C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5CED">
        <w:rPr>
          <w:rFonts w:ascii="Times New Roman" w:hAnsi="Times New Roman" w:cs="Times New Roman"/>
          <w:b/>
          <w:bCs/>
          <w:sz w:val="24"/>
          <w:szCs w:val="24"/>
        </w:rPr>
        <w:t>Раздел 9. Лист  согласования календарно - тематического планирования</w:t>
      </w:r>
    </w:p>
    <w:p w:rsidR="00B72106" w:rsidRPr="00B05CED" w:rsidRDefault="00B72106" w:rsidP="00B05C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2106" w:rsidRPr="00B05CED" w:rsidRDefault="00B72106" w:rsidP="00B05C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2106" w:rsidRPr="00B05CED" w:rsidRDefault="00B72106" w:rsidP="00B05C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0"/>
        <w:gridCol w:w="1606"/>
        <w:gridCol w:w="825"/>
        <w:gridCol w:w="2513"/>
        <w:gridCol w:w="1634"/>
        <w:gridCol w:w="1567"/>
      </w:tblGrid>
      <w:tr w:rsidR="00B72106" w:rsidRPr="00B05CED">
        <w:tc>
          <w:tcPr>
            <w:tcW w:w="1620" w:type="dxa"/>
          </w:tcPr>
          <w:p w:rsidR="00B72106" w:rsidRPr="00B05CED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Учебный год</w:t>
            </w:r>
          </w:p>
        </w:tc>
        <w:tc>
          <w:tcPr>
            <w:tcW w:w="1620" w:type="dxa"/>
          </w:tcPr>
          <w:p w:rsidR="00B72106" w:rsidRDefault="00B72106" w:rsidP="00B05CE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Домашнее обучение</w:t>
            </w:r>
          </w:p>
          <w:p w:rsidR="00B72106" w:rsidRPr="00B05CED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828" w:type="dxa"/>
          </w:tcPr>
          <w:p w:rsidR="00B72106" w:rsidRPr="00B05CED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класс</w:t>
            </w:r>
          </w:p>
        </w:tc>
        <w:tc>
          <w:tcPr>
            <w:tcW w:w="2544" w:type="dxa"/>
          </w:tcPr>
          <w:p w:rsidR="00B72106" w:rsidRPr="00B05CED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ФИО зам директора, согласовавшего КТП</w:t>
            </w:r>
          </w:p>
        </w:tc>
        <w:tc>
          <w:tcPr>
            <w:tcW w:w="1638" w:type="dxa"/>
          </w:tcPr>
          <w:p w:rsidR="00B72106" w:rsidRPr="00B05CED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Отметка о согласовании</w:t>
            </w:r>
          </w:p>
        </w:tc>
        <w:tc>
          <w:tcPr>
            <w:tcW w:w="1603" w:type="dxa"/>
          </w:tcPr>
          <w:p w:rsidR="00B72106" w:rsidRPr="00B05CED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Дата</w:t>
            </w:r>
          </w:p>
        </w:tc>
      </w:tr>
      <w:tr w:rsidR="00B72106" w:rsidRPr="00B05CED">
        <w:tc>
          <w:tcPr>
            <w:tcW w:w="1620" w:type="dxa"/>
          </w:tcPr>
          <w:p w:rsidR="00B72106" w:rsidRPr="00B05CED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2018-2019</w:t>
            </w:r>
          </w:p>
        </w:tc>
        <w:tc>
          <w:tcPr>
            <w:tcW w:w="1620" w:type="dxa"/>
          </w:tcPr>
          <w:p w:rsidR="00B72106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География</w:t>
            </w:r>
          </w:p>
          <w:p w:rsidR="00B72106" w:rsidRPr="00B05CED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Буга Максим</w:t>
            </w:r>
          </w:p>
        </w:tc>
        <w:tc>
          <w:tcPr>
            <w:tcW w:w="828" w:type="dxa"/>
          </w:tcPr>
          <w:p w:rsidR="00B72106" w:rsidRPr="00B05CED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6б</w:t>
            </w:r>
          </w:p>
        </w:tc>
        <w:tc>
          <w:tcPr>
            <w:tcW w:w="2544" w:type="dxa"/>
          </w:tcPr>
          <w:p w:rsidR="00B72106" w:rsidRPr="00B05CED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Мандросова К.И.</w:t>
            </w:r>
          </w:p>
          <w:p w:rsidR="00B72106" w:rsidRPr="00B05CED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638" w:type="dxa"/>
          </w:tcPr>
          <w:p w:rsidR="00B72106" w:rsidRPr="00B05CED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согласованно</w:t>
            </w:r>
          </w:p>
        </w:tc>
        <w:tc>
          <w:tcPr>
            <w:tcW w:w="1603" w:type="dxa"/>
          </w:tcPr>
          <w:p w:rsidR="00B72106" w:rsidRPr="00B05CED" w:rsidRDefault="00B72106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</w:tr>
    </w:tbl>
    <w:p w:rsidR="00B72106" w:rsidRDefault="00B72106" w:rsidP="00B05CED">
      <w:pPr>
        <w:widowControl w:val="0"/>
        <w:autoSpaceDE w:val="0"/>
        <w:autoSpaceDN w:val="0"/>
        <w:adjustRightInd w:val="0"/>
        <w:spacing w:line="244" w:lineRule="exact"/>
        <w:ind w:left="287" w:right="22"/>
        <w:rPr>
          <w:color w:val="000080"/>
          <w:spacing w:val="-15"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Default="00B72106" w:rsidP="00B05CED">
      <w:pPr>
        <w:jc w:val="center"/>
        <w:rPr>
          <w:b/>
          <w:bCs/>
        </w:rPr>
      </w:pPr>
    </w:p>
    <w:p w:rsidR="00B72106" w:rsidRPr="00B05CED" w:rsidRDefault="00B72106" w:rsidP="00B05C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5CED">
        <w:rPr>
          <w:rFonts w:ascii="Times New Roman" w:hAnsi="Times New Roman" w:cs="Times New Roman"/>
          <w:b/>
          <w:bCs/>
          <w:sz w:val="24"/>
          <w:szCs w:val="24"/>
        </w:rPr>
        <w:t>Раздел 10. Лист корректировки.</w:t>
      </w:r>
    </w:p>
    <w:p w:rsidR="00B72106" w:rsidRDefault="00B72106" w:rsidP="00B05CED">
      <w:pPr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1"/>
        <w:gridCol w:w="2136"/>
        <w:gridCol w:w="1730"/>
        <w:gridCol w:w="1731"/>
        <w:gridCol w:w="3237"/>
      </w:tblGrid>
      <w:tr w:rsidR="00B72106" w:rsidRPr="008501CE">
        <w:tc>
          <w:tcPr>
            <w:tcW w:w="914" w:type="dxa"/>
            <w:vMerge w:val="restart"/>
          </w:tcPr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  <w:r w:rsidRPr="008501CE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152" w:type="dxa"/>
            <w:vMerge w:val="restart"/>
          </w:tcPr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  <w:r w:rsidRPr="008501CE">
              <w:rPr>
                <w:rFonts w:ascii="Times New Roman" w:hAnsi="Times New Roman" w:cs="Times New Roman"/>
              </w:rPr>
              <w:t>Наименование раздела</w:t>
            </w:r>
          </w:p>
        </w:tc>
        <w:tc>
          <w:tcPr>
            <w:tcW w:w="3493" w:type="dxa"/>
            <w:gridSpan w:val="2"/>
          </w:tcPr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  <w:r w:rsidRPr="008501CE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3294" w:type="dxa"/>
            <w:vMerge w:val="restart"/>
          </w:tcPr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  <w:r w:rsidRPr="008501CE">
              <w:rPr>
                <w:rFonts w:ascii="Times New Roman" w:hAnsi="Times New Roman" w:cs="Times New Roman"/>
              </w:rPr>
              <w:t>Корректировка КТП</w:t>
            </w:r>
          </w:p>
        </w:tc>
      </w:tr>
      <w:tr w:rsidR="00B72106" w:rsidRPr="008501CE">
        <w:tc>
          <w:tcPr>
            <w:tcW w:w="914" w:type="dxa"/>
            <w:vMerge/>
          </w:tcPr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  <w:vMerge/>
          </w:tcPr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  <w:r w:rsidRPr="008501CE">
              <w:rPr>
                <w:rFonts w:ascii="Times New Roman" w:hAnsi="Times New Roman" w:cs="Times New Roman"/>
              </w:rPr>
              <w:t>По программе</w:t>
            </w:r>
          </w:p>
        </w:tc>
        <w:tc>
          <w:tcPr>
            <w:tcW w:w="1747" w:type="dxa"/>
          </w:tcPr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  <w:r w:rsidRPr="008501CE">
              <w:rPr>
                <w:rFonts w:ascii="Times New Roman" w:hAnsi="Times New Roman" w:cs="Times New Roman"/>
              </w:rPr>
              <w:t>По рабочей программе</w:t>
            </w:r>
          </w:p>
        </w:tc>
        <w:tc>
          <w:tcPr>
            <w:tcW w:w="3294" w:type="dxa"/>
            <w:vMerge/>
          </w:tcPr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72106" w:rsidRPr="008501CE">
        <w:tc>
          <w:tcPr>
            <w:tcW w:w="914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B72106" w:rsidRPr="008501CE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72106" w:rsidRPr="008501CE">
        <w:tc>
          <w:tcPr>
            <w:tcW w:w="914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Pr="00827C1E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72106" w:rsidRPr="008501CE">
        <w:tc>
          <w:tcPr>
            <w:tcW w:w="914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72106" w:rsidRPr="008501CE">
        <w:tc>
          <w:tcPr>
            <w:tcW w:w="914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72106" w:rsidRPr="008501CE">
        <w:tc>
          <w:tcPr>
            <w:tcW w:w="914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72106" w:rsidRPr="008501CE">
        <w:tc>
          <w:tcPr>
            <w:tcW w:w="914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72106" w:rsidRPr="008501CE">
        <w:tc>
          <w:tcPr>
            <w:tcW w:w="914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B72106" w:rsidRDefault="00B72106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72106" w:rsidRDefault="00B72106">
      <w:pPr>
        <w:spacing w:after="0"/>
        <w:rPr>
          <w:rFonts w:ascii="Times New Roman" w:hAnsi="Times New Roman" w:cs="Times New Roman"/>
          <w:sz w:val="24"/>
          <w:szCs w:val="24"/>
        </w:rPr>
        <w:sectPr w:rsidR="00B72106" w:rsidSect="00A818F5">
          <w:headerReference w:type="default" r:id="rId7"/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B72106" w:rsidRPr="00B05CED" w:rsidRDefault="00B72106" w:rsidP="00260F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8</w:t>
      </w:r>
      <w:r w:rsidRPr="00260FF9">
        <w:rPr>
          <w:rFonts w:ascii="Times New Roman" w:hAnsi="Times New Roman" w:cs="Times New Roman"/>
          <w:b/>
          <w:bCs/>
          <w:sz w:val="28"/>
          <w:szCs w:val="28"/>
        </w:rPr>
        <w:t>. Календарно-тематический план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2018-2019 учебный год. 6 класс </w:t>
      </w:r>
      <w:r w:rsidRPr="00B05CED">
        <w:rPr>
          <w:rFonts w:ascii="Times New Roman" w:hAnsi="Times New Roman" w:cs="Times New Roman"/>
          <w:sz w:val="24"/>
          <w:szCs w:val="24"/>
        </w:rPr>
        <w:t>(Домашнее обучение- Буга Максим)</w:t>
      </w:r>
    </w:p>
    <w:tbl>
      <w:tblPr>
        <w:tblW w:w="1466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8"/>
        <w:gridCol w:w="4405"/>
        <w:gridCol w:w="1154"/>
        <w:gridCol w:w="1781"/>
        <w:gridCol w:w="2700"/>
        <w:gridCol w:w="3268"/>
      </w:tblGrid>
      <w:tr w:rsidR="00B72106" w:rsidRPr="00C71961">
        <w:trPr>
          <w:trHeight w:val="108"/>
        </w:trPr>
        <w:tc>
          <w:tcPr>
            <w:tcW w:w="1358" w:type="dxa"/>
            <w:vMerge w:val="restart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405" w:type="dxa"/>
            <w:vMerge w:val="restart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Содержание ( тема урока)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700" w:type="dxa"/>
            <w:vMerge w:val="restart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(страницы)</w:t>
            </w:r>
          </w:p>
        </w:tc>
        <w:tc>
          <w:tcPr>
            <w:tcW w:w="3268" w:type="dxa"/>
            <w:vMerge w:val="restart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  <w:vMerge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405" w:type="dxa"/>
            <w:vMerge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00" w:type="dxa"/>
            <w:vMerge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268" w:type="dxa"/>
            <w:vMerge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72106" w:rsidRPr="00C71961">
        <w:trPr>
          <w:trHeight w:val="108"/>
        </w:trPr>
        <w:tc>
          <w:tcPr>
            <w:tcW w:w="14666" w:type="dxa"/>
            <w:gridSpan w:val="6"/>
          </w:tcPr>
          <w:p w:rsidR="00B72106" w:rsidRPr="00C71961" w:rsidRDefault="00B72106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1:Введение. Изучение природы- 2 ч </w:t>
            </w: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Что такое география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Из  истории географических открытий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4666" w:type="dxa"/>
            <w:gridSpan w:val="6"/>
          </w:tcPr>
          <w:p w:rsidR="00B72106" w:rsidRPr="00C71961" w:rsidRDefault="00B72106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1:Земля как планета –5 час</w:t>
            </w: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Планеты Солнечной системы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Форма, размеры и движение Земли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Система географических координат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ПР№1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626A9A" w:rsidRDefault="00B72106" w:rsidP="00626A9A">
            <w:pPr>
              <w:spacing w:after="0"/>
              <w:ind w:lef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 №1:</w:t>
            </w:r>
            <w:r w:rsidRPr="00626A9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координат различных географических объектов.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Пояса освещенности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Контрольное тестирование №1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№1</w:t>
            </w:r>
          </w:p>
        </w:tc>
      </w:tr>
      <w:tr w:rsidR="00B72106" w:rsidRPr="00C71961">
        <w:trPr>
          <w:trHeight w:val="108"/>
        </w:trPr>
        <w:tc>
          <w:tcPr>
            <w:tcW w:w="14666" w:type="dxa"/>
            <w:gridSpan w:val="6"/>
          </w:tcPr>
          <w:p w:rsidR="00B72106" w:rsidRPr="00C71961" w:rsidRDefault="00B72106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2: Способы изображения земной поверхности – 4 часа</w:t>
            </w: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Масштаб карты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Виды условных знаков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8C50B2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Стороны горизонта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 №2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8A21BB" w:rsidRDefault="00B72106" w:rsidP="00626A9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№2</w:t>
            </w:r>
            <w:r w:rsidRPr="00626A9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направлений и расстояний по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плану местности</w:t>
            </w:r>
            <w:r w:rsidRPr="00626A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2106" w:rsidRPr="00587399" w:rsidRDefault="00B72106" w:rsidP="00626A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Изображение рельефа на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 №3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587399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 </w:t>
            </w:r>
            <w:r w:rsidRPr="00587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№3:</w:t>
            </w:r>
            <w:r w:rsidRPr="00587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схемы различий гор и равнин по высоте.</w:t>
            </w:r>
          </w:p>
        </w:tc>
      </w:tr>
      <w:tr w:rsidR="00B72106" w:rsidRPr="00C71961">
        <w:trPr>
          <w:trHeight w:val="108"/>
        </w:trPr>
        <w:tc>
          <w:tcPr>
            <w:tcW w:w="14666" w:type="dxa"/>
            <w:gridSpan w:val="6"/>
          </w:tcPr>
          <w:p w:rsidR="00B72106" w:rsidRPr="00C71961" w:rsidRDefault="00B72106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3: Литосфера – 6 час</w:t>
            </w: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Строение земного шара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Виды горных пород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Движения земной коры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881D57" w:rsidRDefault="00B72106" w:rsidP="005835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Выветривание горных пород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Рельеф суши океана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2106" w:rsidRPr="00C71961">
        <w:trPr>
          <w:trHeight w:val="108"/>
        </w:trPr>
        <w:tc>
          <w:tcPr>
            <w:tcW w:w="14666" w:type="dxa"/>
            <w:gridSpan w:val="6"/>
          </w:tcPr>
          <w:p w:rsidR="00B72106" w:rsidRPr="00C71961" w:rsidRDefault="00B72106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4: Атмосфера – 7 час</w:t>
            </w: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Строение атмосферы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Температура воздуха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Движение воздуха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Вода в атмосфере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Погода. ПР №4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1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 №4.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розы ветров, диаграмм облачности и осадков по имеющимся данным Выявление причин изменения погоды.</w:t>
            </w: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 xml:space="preserve">Климат 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4666" w:type="dxa"/>
            <w:gridSpan w:val="6"/>
          </w:tcPr>
          <w:p w:rsidR="00B72106" w:rsidRPr="00C71961" w:rsidRDefault="00B72106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5: Гидросфера – 4 часа</w:t>
            </w: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Единство гидросферы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Мировой океан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Воды суши: реки и озера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D46980" w:rsidRDefault="00B72106" w:rsidP="00DD0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9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 №5: </w:t>
            </w:r>
            <w:r w:rsidRPr="00D46980">
              <w:rPr>
                <w:rFonts w:ascii="Times New Roman" w:hAnsi="Times New Roman" w:cs="Times New Roman"/>
                <w:sz w:val="24"/>
                <w:szCs w:val="24"/>
              </w:rPr>
              <w:t>Нанесение на контурную карту объектов гидросферы.</w:t>
            </w: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Воды суши: подземные воды и природные льды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4666" w:type="dxa"/>
            <w:gridSpan w:val="6"/>
          </w:tcPr>
          <w:p w:rsidR="00B72106" w:rsidRPr="00C71961" w:rsidRDefault="00B72106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Биосфера – 2 часа</w:t>
            </w: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Царства живой природы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Биосфера и охрана природы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4666" w:type="dxa"/>
            <w:gridSpan w:val="6"/>
          </w:tcPr>
          <w:p w:rsidR="00B72106" w:rsidRPr="00C71961" w:rsidRDefault="00B72106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 </w:t>
            </w: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Почва и географическая оболочка – 3 часа</w:t>
            </w: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 xml:space="preserve">Почва 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Природный комплекс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DD0FE5" w:rsidRDefault="00B72106" w:rsidP="00DD0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F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D0F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№6: </w:t>
            </w:r>
            <w:r w:rsidRPr="00DD0FE5">
              <w:rPr>
                <w:rFonts w:ascii="Times New Roman" w:hAnsi="Times New Roman" w:cs="Times New Roman"/>
                <w:sz w:val="24"/>
                <w:szCs w:val="24"/>
              </w:rPr>
              <w:t>Наблюдение и описание природно-антропогенного</w:t>
            </w:r>
          </w:p>
          <w:p w:rsidR="00B72106" w:rsidRPr="00C71961" w:rsidRDefault="00B72106" w:rsidP="00DD0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FE5">
              <w:rPr>
                <w:rFonts w:ascii="Times New Roman" w:hAnsi="Times New Roman" w:cs="Times New Roman"/>
                <w:sz w:val="24"/>
                <w:szCs w:val="24"/>
              </w:rPr>
              <w:t>( природного) комплекса</w:t>
            </w: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Природные зоны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DD0FE5" w:rsidRDefault="00B72106" w:rsidP="00DD0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 №7: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природных зон Земли по географическим картам.</w:t>
            </w:r>
          </w:p>
        </w:tc>
      </w:tr>
      <w:tr w:rsidR="00B72106" w:rsidRPr="00C71961">
        <w:trPr>
          <w:trHeight w:val="108"/>
        </w:trPr>
        <w:tc>
          <w:tcPr>
            <w:tcW w:w="14666" w:type="dxa"/>
            <w:gridSpan w:val="6"/>
          </w:tcPr>
          <w:p w:rsidR="00B72106" w:rsidRPr="00C71961" w:rsidRDefault="00B72106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Обобщающее повторение-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</w:p>
        </w:tc>
      </w:tr>
      <w:tr w:rsidR="00B72106" w:rsidRPr="00C71961">
        <w:trPr>
          <w:trHeight w:val="108"/>
        </w:trPr>
        <w:tc>
          <w:tcPr>
            <w:tcW w:w="135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05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Обобщение: Физическая география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Итоговое контрольное тестирование.</w:t>
            </w:r>
          </w:p>
        </w:tc>
        <w:tc>
          <w:tcPr>
            <w:tcW w:w="1154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781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 1- 33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</w:p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контрольное тестирование</w:t>
            </w: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2106" w:rsidRPr="00C71961">
        <w:trPr>
          <w:trHeight w:val="108"/>
        </w:trPr>
        <w:tc>
          <w:tcPr>
            <w:tcW w:w="14666" w:type="dxa"/>
            <w:gridSpan w:val="6"/>
          </w:tcPr>
          <w:p w:rsidR="00B72106" w:rsidRPr="00C71961" w:rsidRDefault="00B72106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Итого: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</w:tr>
    </w:tbl>
    <w:p w:rsidR="00B72106" w:rsidRPr="00F314B8" w:rsidRDefault="00B72106" w:rsidP="00F314B8">
      <w:pPr>
        <w:rPr>
          <w:rFonts w:ascii="Times New Roman" w:hAnsi="Times New Roman" w:cs="Times New Roman"/>
        </w:rPr>
      </w:pPr>
    </w:p>
    <w:sectPr w:rsidR="00B72106" w:rsidRPr="00F314B8" w:rsidSect="00260FF9">
      <w:pgSz w:w="16838" w:h="11906" w:orient="landscape"/>
      <w:pgMar w:top="1134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106" w:rsidRDefault="00B72106" w:rsidP="00A818F5">
      <w:pPr>
        <w:spacing w:after="0" w:line="240" w:lineRule="auto"/>
      </w:pPr>
      <w:r>
        <w:separator/>
      </w:r>
    </w:p>
  </w:endnote>
  <w:endnote w:type="continuationSeparator" w:id="0">
    <w:p w:rsidR="00B72106" w:rsidRDefault="00B72106" w:rsidP="00A81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106" w:rsidRDefault="00B72106">
    <w:pPr>
      <w:pStyle w:val="Footer"/>
      <w:jc w:val="right"/>
    </w:pPr>
    <w:fldSimple w:instr=" PAGE   \* MERGEFORMAT ">
      <w:r>
        <w:rPr>
          <w:noProof/>
        </w:rPr>
        <w:t>13</w:t>
      </w:r>
    </w:fldSimple>
  </w:p>
  <w:p w:rsidR="00B72106" w:rsidRDefault="00B721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106" w:rsidRDefault="00B72106" w:rsidP="00A818F5">
      <w:pPr>
        <w:spacing w:after="0" w:line="240" w:lineRule="auto"/>
      </w:pPr>
      <w:r>
        <w:separator/>
      </w:r>
    </w:p>
  </w:footnote>
  <w:footnote w:type="continuationSeparator" w:id="0">
    <w:p w:rsidR="00B72106" w:rsidRDefault="00B72106" w:rsidP="00A81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106" w:rsidRPr="00A818F5" w:rsidRDefault="00B72106" w:rsidP="00680DFD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Агаркова Оксана Николаевна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7AB7"/>
    <w:multiLevelType w:val="hybridMultilevel"/>
    <w:tmpl w:val="0BD08A4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8F2EB8"/>
    <w:multiLevelType w:val="hybridMultilevel"/>
    <w:tmpl w:val="09403826"/>
    <w:lvl w:ilvl="0" w:tplc="04190001">
      <w:start w:val="1"/>
      <w:numFmt w:val="bullet"/>
      <w:lvlText w:val=""/>
      <w:lvlJc w:val="left"/>
      <w:pPr>
        <w:ind w:left="8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62" w:hanging="360"/>
      </w:pPr>
      <w:rPr>
        <w:rFonts w:ascii="Wingdings" w:hAnsi="Wingdings" w:cs="Wingdings" w:hint="default"/>
      </w:rPr>
    </w:lvl>
  </w:abstractNum>
  <w:abstractNum w:abstractNumId="2">
    <w:nsid w:val="1B011DFF"/>
    <w:multiLevelType w:val="hybridMultilevel"/>
    <w:tmpl w:val="07A82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">
    <w:nsid w:val="1F2E5023"/>
    <w:multiLevelType w:val="hybridMultilevel"/>
    <w:tmpl w:val="EFD68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2E1702"/>
    <w:multiLevelType w:val="hybridMultilevel"/>
    <w:tmpl w:val="97A4E6B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D820C9"/>
    <w:multiLevelType w:val="hybridMultilevel"/>
    <w:tmpl w:val="DFD0DC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3EF1E8F"/>
    <w:multiLevelType w:val="hybridMultilevel"/>
    <w:tmpl w:val="01F223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4777704"/>
    <w:multiLevelType w:val="hybridMultilevel"/>
    <w:tmpl w:val="5756E2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966400B"/>
    <w:multiLevelType w:val="hybridMultilevel"/>
    <w:tmpl w:val="3198FF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9">
    <w:nsid w:val="398B3791"/>
    <w:multiLevelType w:val="hybridMultilevel"/>
    <w:tmpl w:val="C36A310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D9837EA"/>
    <w:multiLevelType w:val="hybridMultilevel"/>
    <w:tmpl w:val="7E32D1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3F7D5045"/>
    <w:multiLevelType w:val="hybridMultilevel"/>
    <w:tmpl w:val="6E6EFF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1E70CDF"/>
    <w:multiLevelType w:val="hybridMultilevel"/>
    <w:tmpl w:val="F63614F8"/>
    <w:lvl w:ilvl="0" w:tplc="04190003">
      <w:start w:val="1"/>
      <w:numFmt w:val="bullet"/>
      <w:lvlText w:val="o"/>
      <w:lvlJc w:val="left"/>
      <w:pPr>
        <w:tabs>
          <w:tab w:val="num" w:pos="690"/>
        </w:tabs>
        <w:ind w:left="69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</w:abstractNum>
  <w:abstractNum w:abstractNumId="13">
    <w:nsid w:val="44B224CA"/>
    <w:multiLevelType w:val="hybridMultilevel"/>
    <w:tmpl w:val="38DA8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914A34"/>
    <w:multiLevelType w:val="hybridMultilevel"/>
    <w:tmpl w:val="31DE5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F912220"/>
    <w:multiLevelType w:val="hybridMultilevel"/>
    <w:tmpl w:val="7CFEAEAC"/>
    <w:lvl w:ilvl="0" w:tplc="2E8625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3B06B2"/>
    <w:multiLevelType w:val="hybridMultilevel"/>
    <w:tmpl w:val="174C3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BC5BE1"/>
    <w:multiLevelType w:val="hybridMultilevel"/>
    <w:tmpl w:val="34CE32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7DE410C"/>
    <w:multiLevelType w:val="hybridMultilevel"/>
    <w:tmpl w:val="C7DAA3E0"/>
    <w:lvl w:ilvl="0" w:tplc="0419000B">
      <w:start w:val="1"/>
      <w:numFmt w:val="bullet"/>
      <w:lvlText w:val=""/>
      <w:lvlJc w:val="left"/>
      <w:pPr>
        <w:tabs>
          <w:tab w:val="num" w:pos="690"/>
        </w:tabs>
        <w:ind w:left="69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95F1211"/>
    <w:multiLevelType w:val="hybridMultilevel"/>
    <w:tmpl w:val="B634695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8"/>
  </w:num>
  <w:num w:numId="3">
    <w:abstractNumId w:val="15"/>
  </w:num>
  <w:num w:numId="4">
    <w:abstractNumId w:val="14"/>
  </w:num>
  <w:num w:numId="5">
    <w:abstractNumId w:val="1"/>
  </w:num>
  <w:num w:numId="6">
    <w:abstractNumId w:val="10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4"/>
  </w:num>
  <w:num w:numId="12">
    <w:abstractNumId w:val="17"/>
  </w:num>
  <w:num w:numId="13">
    <w:abstractNumId w:val="19"/>
  </w:num>
  <w:num w:numId="14">
    <w:abstractNumId w:val="9"/>
  </w:num>
  <w:num w:numId="15">
    <w:abstractNumId w:val="6"/>
  </w:num>
  <w:num w:numId="16">
    <w:abstractNumId w:val="11"/>
  </w:num>
  <w:num w:numId="17">
    <w:abstractNumId w:val="13"/>
  </w:num>
  <w:num w:numId="18">
    <w:abstractNumId w:val="12"/>
  </w:num>
  <w:num w:numId="19">
    <w:abstractNumId w:val="16"/>
  </w:num>
  <w:num w:numId="20">
    <w:abstractNumId w:val="3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116"/>
    <w:rsid w:val="0000645B"/>
    <w:rsid w:val="000260EF"/>
    <w:rsid w:val="000A03F2"/>
    <w:rsid w:val="000B1876"/>
    <w:rsid w:val="000F08C5"/>
    <w:rsid w:val="00187D13"/>
    <w:rsid w:val="00190A07"/>
    <w:rsid w:val="001A34CD"/>
    <w:rsid w:val="001B7A95"/>
    <w:rsid w:val="001C186A"/>
    <w:rsid w:val="001D185E"/>
    <w:rsid w:val="001D37EF"/>
    <w:rsid w:val="001D7C23"/>
    <w:rsid w:val="00210274"/>
    <w:rsid w:val="00260FF9"/>
    <w:rsid w:val="0027562A"/>
    <w:rsid w:val="002845AC"/>
    <w:rsid w:val="0028482B"/>
    <w:rsid w:val="0029433F"/>
    <w:rsid w:val="002C203F"/>
    <w:rsid w:val="002D71A9"/>
    <w:rsid w:val="00362634"/>
    <w:rsid w:val="003B3338"/>
    <w:rsid w:val="003C48D8"/>
    <w:rsid w:val="003C6F4C"/>
    <w:rsid w:val="003F15EF"/>
    <w:rsid w:val="00410C10"/>
    <w:rsid w:val="004131AE"/>
    <w:rsid w:val="00413585"/>
    <w:rsid w:val="0042596C"/>
    <w:rsid w:val="00427304"/>
    <w:rsid w:val="004448E8"/>
    <w:rsid w:val="0045441C"/>
    <w:rsid w:val="004A17BB"/>
    <w:rsid w:val="004C4D2E"/>
    <w:rsid w:val="004D22AE"/>
    <w:rsid w:val="004F61A6"/>
    <w:rsid w:val="00510F62"/>
    <w:rsid w:val="00517DA3"/>
    <w:rsid w:val="00532770"/>
    <w:rsid w:val="00560542"/>
    <w:rsid w:val="00567A28"/>
    <w:rsid w:val="00583549"/>
    <w:rsid w:val="00587399"/>
    <w:rsid w:val="005C2029"/>
    <w:rsid w:val="0062484D"/>
    <w:rsid w:val="00626A9A"/>
    <w:rsid w:val="0063503B"/>
    <w:rsid w:val="0066569A"/>
    <w:rsid w:val="00674A6F"/>
    <w:rsid w:val="00680DFD"/>
    <w:rsid w:val="00691056"/>
    <w:rsid w:val="006A350D"/>
    <w:rsid w:val="006E230B"/>
    <w:rsid w:val="006E7103"/>
    <w:rsid w:val="00744924"/>
    <w:rsid w:val="00747C24"/>
    <w:rsid w:val="007B11B9"/>
    <w:rsid w:val="007C262C"/>
    <w:rsid w:val="00823F05"/>
    <w:rsid w:val="00827C1E"/>
    <w:rsid w:val="008501CE"/>
    <w:rsid w:val="00853AB5"/>
    <w:rsid w:val="008706E9"/>
    <w:rsid w:val="00881102"/>
    <w:rsid w:val="00881D57"/>
    <w:rsid w:val="00890116"/>
    <w:rsid w:val="008A21BB"/>
    <w:rsid w:val="008C50B2"/>
    <w:rsid w:val="008C5187"/>
    <w:rsid w:val="009050FC"/>
    <w:rsid w:val="00953965"/>
    <w:rsid w:val="009908D7"/>
    <w:rsid w:val="009B1441"/>
    <w:rsid w:val="009C6F54"/>
    <w:rsid w:val="009D2A5C"/>
    <w:rsid w:val="009D5F9C"/>
    <w:rsid w:val="009E6F93"/>
    <w:rsid w:val="009F3678"/>
    <w:rsid w:val="00A011F7"/>
    <w:rsid w:val="00A068A4"/>
    <w:rsid w:val="00A817E3"/>
    <w:rsid w:val="00A818F5"/>
    <w:rsid w:val="00AA666D"/>
    <w:rsid w:val="00AB281A"/>
    <w:rsid w:val="00AC623E"/>
    <w:rsid w:val="00B05CED"/>
    <w:rsid w:val="00B21B0C"/>
    <w:rsid w:val="00B24BDB"/>
    <w:rsid w:val="00B71129"/>
    <w:rsid w:val="00B72106"/>
    <w:rsid w:val="00B76CE6"/>
    <w:rsid w:val="00B86A62"/>
    <w:rsid w:val="00BA01AC"/>
    <w:rsid w:val="00BA3E1A"/>
    <w:rsid w:val="00C101AA"/>
    <w:rsid w:val="00C30996"/>
    <w:rsid w:val="00C42A29"/>
    <w:rsid w:val="00C46CE4"/>
    <w:rsid w:val="00C63400"/>
    <w:rsid w:val="00C71321"/>
    <w:rsid w:val="00C71961"/>
    <w:rsid w:val="00C8547C"/>
    <w:rsid w:val="00C8555B"/>
    <w:rsid w:val="00C907D6"/>
    <w:rsid w:val="00CB2F75"/>
    <w:rsid w:val="00CC31EC"/>
    <w:rsid w:val="00CD70E8"/>
    <w:rsid w:val="00D46980"/>
    <w:rsid w:val="00D86E9D"/>
    <w:rsid w:val="00DB01BA"/>
    <w:rsid w:val="00DC3726"/>
    <w:rsid w:val="00DD0FE5"/>
    <w:rsid w:val="00DD507D"/>
    <w:rsid w:val="00DF5AA8"/>
    <w:rsid w:val="00E22D9D"/>
    <w:rsid w:val="00E257CD"/>
    <w:rsid w:val="00E65B37"/>
    <w:rsid w:val="00E67429"/>
    <w:rsid w:val="00E75E0D"/>
    <w:rsid w:val="00E858D7"/>
    <w:rsid w:val="00E90160"/>
    <w:rsid w:val="00EA3ABA"/>
    <w:rsid w:val="00EB3BCD"/>
    <w:rsid w:val="00F05BF1"/>
    <w:rsid w:val="00F16C26"/>
    <w:rsid w:val="00F314B8"/>
    <w:rsid w:val="00F4081F"/>
    <w:rsid w:val="00F62991"/>
    <w:rsid w:val="00F70B26"/>
    <w:rsid w:val="00F80761"/>
    <w:rsid w:val="00F91175"/>
    <w:rsid w:val="00FC1A84"/>
    <w:rsid w:val="00FF020A"/>
    <w:rsid w:val="00FF19E7"/>
    <w:rsid w:val="00FF2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321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5F9C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6A6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5F9C"/>
    <w:rPr>
      <w:rFonts w:ascii="Cambria" w:hAnsi="Cambria" w:cs="Cambria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86A62"/>
    <w:rPr>
      <w:rFonts w:ascii="Times New Roman" w:hAnsi="Times New Roman" w:cs="Times New Roman"/>
      <w:b/>
      <w:bCs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C5187"/>
    <w:pPr>
      <w:spacing w:before="40" w:after="0" w:line="240" w:lineRule="auto"/>
      <w:ind w:right="-2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5187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C518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C5187"/>
    <w:rPr>
      <w:rFonts w:ascii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99"/>
    <w:rsid w:val="00747C2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845AC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4273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27304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A81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18F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A81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18F5"/>
    <w:rPr>
      <w:sz w:val="22"/>
      <w:szCs w:val="22"/>
      <w:lang w:eastAsia="en-US"/>
    </w:rPr>
  </w:style>
  <w:style w:type="paragraph" w:customStyle="1" w:styleId="a">
    <w:name w:val="Без интервала"/>
    <w:uiPriority w:val="99"/>
    <w:rsid w:val="00E65B37"/>
    <w:rPr>
      <w:rFonts w:cs="Calibri"/>
    </w:rPr>
  </w:style>
  <w:style w:type="character" w:customStyle="1" w:styleId="apple-converted-space">
    <w:name w:val="apple-converted-space"/>
    <w:basedOn w:val="DefaultParagraphFont"/>
    <w:uiPriority w:val="99"/>
    <w:rsid w:val="004448E8"/>
  </w:style>
  <w:style w:type="paragraph" w:styleId="NoSpacing">
    <w:name w:val="No Spacing"/>
    <w:uiPriority w:val="99"/>
    <w:qFormat/>
    <w:rsid w:val="004448E8"/>
    <w:rPr>
      <w:rFonts w:eastAsia="Times New Roman" w:cs="Calibri"/>
    </w:rPr>
  </w:style>
  <w:style w:type="paragraph" w:customStyle="1" w:styleId="c27">
    <w:name w:val="c27"/>
    <w:basedOn w:val="Normal"/>
    <w:uiPriority w:val="99"/>
    <w:rsid w:val="00F0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DefaultParagraphFont"/>
    <w:uiPriority w:val="99"/>
    <w:rsid w:val="00F05BF1"/>
  </w:style>
  <w:style w:type="paragraph" w:customStyle="1" w:styleId="c4">
    <w:name w:val="c4"/>
    <w:basedOn w:val="Normal"/>
    <w:uiPriority w:val="99"/>
    <w:rsid w:val="00F0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Normal"/>
    <w:uiPriority w:val="99"/>
    <w:rsid w:val="00F0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PlainText">
    <w:name w:val="Plain Text"/>
    <w:aliases w:val="Текст Знак,Plain Text Char Знак,Текст Знак Знак,Plain Text Char Знак Знак"/>
    <w:basedOn w:val="Normal"/>
    <w:link w:val="PlainTextChar1"/>
    <w:uiPriority w:val="99"/>
    <w:semiHidden/>
    <w:rsid w:val="00B05CED"/>
    <w:pPr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PlainTextChar">
    <w:name w:val="Plain Text Char"/>
    <w:aliases w:val="Текст Знак Char,Plain Text Char Знак Char,Текст Знак Знак Char,Plain Text Char Знак Знак Char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1">
    <w:name w:val="Plain Text Char1"/>
    <w:aliases w:val="Текст Знак Char1,Plain Text Char Знак Char1,Текст Знак Знак Char1,Plain Text Char Знак Знак Char1"/>
    <w:link w:val="PlainText"/>
    <w:uiPriority w:val="99"/>
    <w:semiHidden/>
    <w:locked/>
    <w:rsid w:val="00B05CED"/>
    <w:rPr>
      <w:rFonts w:ascii="Courier New" w:hAnsi="Courier New" w:cs="Courier New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68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202</TotalTime>
  <Pages>15</Pages>
  <Words>3492</Words>
  <Characters>19908</Characters>
  <Application>Microsoft Office Outlook</Application>
  <DocSecurity>0</DocSecurity>
  <Lines>0</Lines>
  <Paragraphs>0</Paragraphs>
  <ScaleCrop>false</ScaleCrop>
  <Company>DOX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Iraida</dc:creator>
  <cp:keywords/>
  <dc:description/>
  <cp:lastModifiedBy>Пользователь Windows</cp:lastModifiedBy>
  <cp:revision>20</cp:revision>
  <cp:lastPrinted>2018-10-29T22:06:00Z</cp:lastPrinted>
  <dcterms:created xsi:type="dcterms:W3CDTF">2018-09-16T22:35:00Z</dcterms:created>
  <dcterms:modified xsi:type="dcterms:W3CDTF">2018-11-04T21:09:00Z</dcterms:modified>
</cp:coreProperties>
</file>